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9E531" w14:textId="77777777" w:rsidR="00C45620" w:rsidRPr="006177BC" w:rsidRDefault="00C45620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064A78AC" w14:textId="77777777" w:rsidR="00A56133" w:rsidRPr="006177BC" w:rsidRDefault="00A56133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433F2D" w:rsidRPr="006177BC" w14:paraId="47C7CE4F" w14:textId="77777777" w:rsidTr="002950E5">
        <w:trPr>
          <w:cantSplit/>
        </w:trPr>
        <w:tc>
          <w:tcPr>
            <w:tcW w:w="794" w:type="dxa"/>
            <w:vAlign w:val="center"/>
          </w:tcPr>
          <w:p w14:paraId="7204194D" w14:textId="77777777" w:rsidR="00433F2D" w:rsidRPr="006177BC" w:rsidRDefault="00433F2D" w:rsidP="00433F2D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4B8F5E" w14:textId="2476C497" w:rsidR="00433F2D" w:rsidRPr="006177BC" w:rsidRDefault="00433F2D" w:rsidP="00433F2D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85D2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433F2D" w:rsidRPr="006177BC" w14:paraId="17903869" w14:textId="77777777" w:rsidTr="000222AF">
        <w:trPr>
          <w:cantSplit/>
          <w:trHeight w:val="700"/>
        </w:trPr>
        <w:tc>
          <w:tcPr>
            <w:tcW w:w="794" w:type="dxa"/>
            <w:vAlign w:val="center"/>
          </w:tcPr>
          <w:p w14:paraId="57427946" w14:textId="4617FFFA" w:rsidR="00433F2D" w:rsidRPr="006177BC" w:rsidRDefault="00433F2D" w:rsidP="00433F2D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1</w:t>
            </w:r>
          </w:p>
        </w:tc>
        <w:tc>
          <w:tcPr>
            <w:tcW w:w="9411" w:type="dxa"/>
            <w:gridSpan w:val="2"/>
          </w:tcPr>
          <w:p w14:paraId="4AAADA94" w14:textId="736D82D3" w:rsidR="00433F2D" w:rsidRPr="006177BC" w:rsidRDefault="00433F2D" w:rsidP="00D26B0A">
            <w:pPr>
              <w:spacing w:line="324" w:lineRule="auto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1261F"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  <w:t>کدام گاز بیشترین درصد حجمی هوای خشک در سطح دریا را تشکیل می‌دهد؟</w:t>
            </w:r>
          </w:p>
        </w:tc>
      </w:tr>
      <w:tr w:rsidR="00433F2D" w:rsidRPr="006177BC" w14:paraId="03133D57" w14:textId="77777777" w:rsidTr="002950E5">
        <w:trPr>
          <w:cantSplit/>
        </w:trPr>
        <w:tc>
          <w:tcPr>
            <w:tcW w:w="794" w:type="dxa"/>
            <w:vAlign w:val="center"/>
          </w:tcPr>
          <w:p w14:paraId="12D0C30D" w14:textId="77777777" w:rsidR="00433F2D" w:rsidRPr="006177BC" w:rsidRDefault="00433F2D" w:rsidP="00433F2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D79852" w14:textId="1130E24B" w:rsidR="00433F2D" w:rsidRPr="006177BC" w:rsidRDefault="00433F2D" w:rsidP="00433F2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9060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الف</w:t>
            </w:r>
          </w:p>
        </w:tc>
        <w:tc>
          <w:tcPr>
            <w:tcW w:w="8844" w:type="dxa"/>
          </w:tcPr>
          <w:p w14:paraId="02FB7063" w14:textId="348B0ED2" w:rsidR="00433F2D" w:rsidRPr="006177BC" w:rsidRDefault="00433F2D" w:rsidP="00433F2D">
            <w:pPr>
              <w:rPr>
                <w:color w:val="000000" w:themeColor="text1"/>
              </w:rPr>
            </w:pPr>
            <w:r w:rsidRPr="00492EDA">
              <w:rPr>
                <w:rFonts w:cs="B Nazanin"/>
                <w:rtl/>
              </w:rPr>
              <w:t>اکسیژن</w:t>
            </w:r>
          </w:p>
        </w:tc>
      </w:tr>
      <w:tr w:rsidR="00433F2D" w:rsidRPr="006177BC" w14:paraId="6DFB2DED" w14:textId="77777777" w:rsidTr="002950E5">
        <w:trPr>
          <w:cantSplit/>
        </w:trPr>
        <w:tc>
          <w:tcPr>
            <w:tcW w:w="794" w:type="dxa"/>
            <w:vAlign w:val="center"/>
          </w:tcPr>
          <w:p w14:paraId="1424EF01" w14:textId="77777777" w:rsidR="00433F2D" w:rsidRPr="006177BC" w:rsidRDefault="00433F2D" w:rsidP="00433F2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F1ACE8" w14:textId="688E462B" w:rsidR="00433F2D" w:rsidRPr="006177BC" w:rsidRDefault="00433F2D" w:rsidP="00433F2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12831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</w:t>
            </w:r>
          </w:p>
        </w:tc>
        <w:tc>
          <w:tcPr>
            <w:tcW w:w="8844" w:type="dxa"/>
          </w:tcPr>
          <w:p w14:paraId="3D8337A9" w14:textId="2F73D2AE" w:rsidR="00433F2D" w:rsidRPr="006177BC" w:rsidRDefault="00433F2D" w:rsidP="00433F2D">
            <w:pPr>
              <w:rPr>
                <w:color w:val="000000" w:themeColor="text1"/>
              </w:rPr>
            </w:pPr>
            <w:r w:rsidRPr="00492EDA">
              <w:rPr>
                <w:rFonts w:cs="B Nazanin"/>
                <w:b/>
                <w:bCs/>
                <w:rtl/>
              </w:rPr>
              <w:t xml:space="preserve">نیتروژن </w:t>
            </w:r>
          </w:p>
        </w:tc>
      </w:tr>
      <w:tr w:rsidR="00433F2D" w:rsidRPr="006177BC" w14:paraId="115D0F83" w14:textId="77777777" w:rsidTr="002950E5">
        <w:trPr>
          <w:cantSplit/>
        </w:trPr>
        <w:tc>
          <w:tcPr>
            <w:tcW w:w="794" w:type="dxa"/>
            <w:vAlign w:val="center"/>
          </w:tcPr>
          <w:p w14:paraId="581DCDA4" w14:textId="77777777" w:rsidR="00433F2D" w:rsidRPr="006177BC" w:rsidRDefault="00433F2D" w:rsidP="00433F2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66DFD4" w14:textId="2E3303BD" w:rsidR="00433F2D" w:rsidRPr="006177BC" w:rsidRDefault="00433F2D" w:rsidP="00433F2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85D28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ج</w:t>
            </w:r>
          </w:p>
        </w:tc>
        <w:tc>
          <w:tcPr>
            <w:tcW w:w="8844" w:type="dxa"/>
          </w:tcPr>
          <w:p w14:paraId="27A573ED" w14:textId="3D216DE1" w:rsidR="00433F2D" w:rsidRPr="006177BC" w:rsidRDefault="00433F2D" w:rsidP="00433F2D">
            <w:pPr>
              <w:rPr>
                <w:color w:val="000000" w:themeColor="text1"/>
                <w:rtl/>
              </w:rPr>
            </w:pPr>
            <w:r w:rsidRPr="00492EDA">
              <w:rPr>
                <w:rFonts w:cs="B Nazanin"/>
                <w:rtl/>
              </w:rPr>
              <w:t>آرگون</w:t>
            </w:r>
          </w:p>
        </w:tc>
      </w:tr>
      <w:tr w:rsidR="00433F2D" w:rsidRPr="006177BC" w14:paraId="758B6B1A" w14:textId="77777777" w:rsidTr="002950E5">
        <w:trPr>
          <w:cantSplit/>
        </w:trPr>
        <w:tc>
          <w:tcPr>
            <w:tcW w:w="794" w:type="dxa"/>
            <w:vAlign w:val="center"/>
          </w:tcPr>
          <w:p w14:paraId="3A28C1D9" w14:textId="77777777" w:rsidR="00433F2D" w:rsidRPr="006177BC" w:rsidRDefault="00433F2D" w:rsidP="00433F2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A17095" w14:textId="6103E733" w:rsidR="00433F2D" w:rsidRPr="006177BC" w:rsidRDefault="00433F2D" w:rsidP="00433F2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90600">
              <w:rPr>
                <w:rStyle w:val="StyleComplexNazanin"/>
                <w:rFonts w:asciiTheme="majorBidi" w:hAnsiTheme="majorBidi" w:cs="B Nazanin"/>
                <w:color w:val="C00000"/>
                <w:rtl/>
              </w:rPr>
              <w:t>د</w:t>
            </w:r>
          </w:p>
        </w:tc>
        <w:tc>
          <w:tcPr>
            <w:tcW w:w="8844" w:type="dxa"/>
          </w:tcPr>
          <w:p w14:paraId="7468DA4B" w14:textId="64E73548" w:rsidR="00433F2D" w:rsidRPr="006177BC" w:rsidRDefault="00433F2D" w:rsidP="00433F2D">
            <w:pPr>
              <w:rPr>
                <w:color w:val="000000" w:themeColor="text1"/>
              </w:rPr>
            </w:pPr>
            <w:r w:rsidRPr="00492EDA">
              <w:rPr>
                <w:rFonts w:cs="B Nazanin"/>
                <w:rtl/>
              </w:rPr>
              <w:t>کربن دی‌اکسید</w:t>
            </w:r>
          </w:p>
        </w:tc>
      </w:tr>
      <w:tr w:rsidR="00433F2D" w:rsidRPr="006177BC" w14:paraId="7FC05ED8" w14:textId="77777777" w:rsidTr="002950E5">
        <w:trPr>
          <w:cantSplit/>
        </w:trPr>
        <w:tc>
          <w:tcPr>
            <w:tcW w:w="794" w:type="dxa"/>
            <w:vAlign w:val="center"/>
          </w:tcPr>
          <w:p w14:paraId="0098A807" w14:textId="6E28BF56" w:rsidR="00433F2D" w:rsidRPr="006177BC" w:rsidRDefault="00433F2D" w:rsidP="00433F2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85D2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منبع:</w:t>
            </w:r>
          </w:p>
        </w:tc>
        <w:tc>
          <w:tcPr>
            <w:tcW w:w="9411" w:type="dxa"/>
            <w:gridSpan w:val="2"/>
          </w:tcPr>
          <w:p w14:paraId="7B72D773" w14:textId="5ECB1A13" w:rsidR="00433F2D" w:rsidRPr="006177BC" w:rsidRDefault="00433F2D" w:rsidP="00433F2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12038AD1" w14:textId="77777777" w:rsidR="00847B11" w:rsidRPr="006177BC" w:rsidRDefault="00847B11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56614D7A" w14:textId="77777777" w:rsidTr="00097ED0">
        <w:trPr>
          <w:cantSplit/>
        </w:trPr>
        <w:tc>
          <w:tcPr>
            <w:tcW w:w="794" w:type="dxa"/>
          </w:tcPr>
          <w:p w14:paraId="2CF141A1" w14:textId="77777777" w:rsidR="00DA6CEC" w:rsidRPr="006177BC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6F7ED4" w14:textId="408B7079" w:rsidR="00DA6CEC" w:rsidRPr="006177BC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F218AE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097ED0" w:rsidRPr="006177BC" w14:paraId="5248273C" w14:textId="77777777" w:rsidTr="00097ED0">
        <w:trPr>
          <w:cantSplit/>
          <w:trHeight w:val="650"/>
        </w:trPr>
        <w:tc>
          <w:tcPr>
            <w:tcW w:w="794" w:type="dxa"/>
            <w:vAlign w:val="center"/>
          </w:tcPr>
          <w:p w14:paraId="6DE61F94" w14:textId="77777777" w:rsidR="00097ED0" w:rsidRPr="006177BC" w:rsidRDefault="00097ED0" w:rsidP="00097ED0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7C5E8CB0" w14:textId="3A5A45B3" w:rsidR="00097ED0" w:rsidRPr="00D26B0A" w:rsidRDefault="00D26B0A" w:rsidP="00D26B0A">
            <w:pPr>
              <w:spacing w:after="160" w:line="259" w:lineRule="auto"/>
              <w:rPr>
                <w:b/>
                <w:bCs/>
                <w:color w:val="000000" w:themeColor="text1"/>
                <w:rtl/>
              </w:rPr>
            </w:pPr>
            <w:r w:rsidRPr="00F42AD0">
              <w:rPr>
                <w:rFonts w:cs="B Nazanin"/>
                <w:b/>
                <w:bCs/>
                <w:rtl/>
              </w:rPr>
              <w:t>کدام لایه جو تمام بخار آب جو زمین را در خود جای داده است؟</w:t>
            </w:r>
          </w:p>
        </w:tc>
      </w:tr>
      <w:tr w:rsidR="00097ED0" w:rsidRPr="006177BC" w14:paraId="1AB52C24" w14:textId="77777777" w:rsidTr="00097ED0">
        <w:trPr>
          <w:cantSplit/>
        </w:trPr>
        <w:tc>
          <w:tcPr>
            <w:tcW w:w="794" w:type="dxa"/>
          </w:tcPr>
          <w:p w14:paraId="351606D5" w14:textId="77777777" w:rsidR="00097ED0" w:rsidRPr="006177BC" w:rsidRDefault="00097ED0" w:rsidP="00097ED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910F1A5" w14:textId="77777777" w:rsidR="00097ED0" w:rsidRPr="006177BC" w:rsidRDefault="00097ED0" w:rsidP="00097ED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131FBC" w14:textId="2C6A41C5" w:rsidR="00097ED0" w:rsidRPr="006177BC" w:rsidRDefault="00097ED0" w:rsidP="00097ED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F0032">
              <w:rPr>
                <w:rFonts w:cs="B Nazanin"/>
                <w:rtl/>
              </w:rPr>
              <w:t>استراتوسفر</w:t>
            </w:r>
          </w:p>
        </w:tc>
      </w:tr>
      <w:tr w:rsidR="00097ED0" w:rsidRPr="006177BC" w14:paraId="577C8578" w14:textId="77777777" w:rsidTr="00097ED0">
        <w:trPr>
          <w:cantSplit/>
        </w:trPr>
        <w:tc>
          <w:tcPr>
            <w:tcW w:w="794" w:type="dxa"/>
          </w:tcPr>
          <w:p w14:paraId="336B2770" w14:textId="77777777" w:rsidR="00097ED0" w:rsidRPr="006177BC" w:rsidRDefault="00097ED0" w:rsidP="00097ED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D4BCAB" w14:textId="77777777" w:rsidR="00097ED0" w:rsidRPr="006177BC" w:rsidRDefault="00097ED0" w:rsidP="00097ED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56C2D0" w14:textId="10D4982F" w:rsidR="00097ED0" w:rsidRPr="006177BC" w:rsidRDefault="00097ED0" w:rsidP="00097ED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F0032">
              <w:rPr>
                <w:rFonts w:cs="B Nazanin"/>
              </w:rPr>
              <w:t> </w:t>
            </w:r>
            <w:r w:rsidRPr="002F0032">
              <w:rPr>
                <w:rFonts w:cs="B Nazanin"/>
                <w:b/>
                <w:bCs/>
                <w:rtl/>
              </w:rPr>
              <w:t xml:space="preserve">تروپوسفر </w:t>
            </w:r>
          </w:p>
        </w:tc>
      </w:tr>
      <w:tr w:rsidR="00097ED0" w:rsidRPr="006177BC" w14:paraId="057EE7AE" w14:textId="77777777" w:rsidTr="00097ED0">
        <w:trPr>
          <w:cantSplit/>
        </w:trPr>
        <w:tc>
          <w:tcPr>
            <w:tcW w:w="794" w:type="dxa"/>
          </w:tcPr>
          <w:p w14:paraId="5F19399D" w14:textId="77777777" w:rsidR="00097ED0" w:rsidRPr="006177BC" w:rsidRDefault="00097ED0" w:rsidP="00097ED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5C420E3" w14:textId="77777777" w:rsidR="00097ED0" w:rsidRPr="006177BC" w:rsidRDefault="00097ED0" w:rsidP="00097ED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02E910A" w14:textId="13358789" w:rsidR="00097ED0" w:rsidRPr="006177BC" w:rsidRDefault="00097ED0" w:rsidP="00097ED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F0032">
              <w:rPr>
                <w:rFonts w:cs="B Nazanin"/>
                <w:rtl/>
              </w:rPr>
              <w:t>ج) مزوسفر</w:t>
            </w:r>
          </w:p>
        </w:tc>
      </w:tr>
      <w:tr w:rsidR="00097ED0" w:rsidRPr="006177BC" w14:paraId="780F4190" w14:textId="77777777" w:rsidTr="00097ED0">
        <w:trPr>
          <w:cantSplit/>
        </w:trPr>
        <w:tc>
          <w:tcPr>
            <w:tcW w:w="794" w:type="dxa"/>
          </w:tcPr>
          <w:p w14:paraId="708AB6C7" w14:textId="77777777" w:rsidR="00097ED0" w:rsidRPr="006177BC" w:rsidRDefault="00097ED0" w:rsidP="00097ED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92F5D1" w14:textId="77777777" w:rsidR="00097ED0" w:rsidRPr="006177BC" w:rsidRDefault="00097ED0" w:rsidP="00097ED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ED20C6" w14:textId="399F3969" w:rsidR="00097ED0" w:rsidRPr="006177BC" w:rsidRDefault="00097ED0" w:rsidP="00097ED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F0032">
              <w:rPr>
                <w:rFonts w:cs="B Nazanin"/>
                <w:rtl/>
              </w:rPr>
              <w:t>د) ترموسفر</w:t>
            </w:r>
          </w:p>
        </w:tc>
      </w:tr>
      <w:tr w:rsidR="00D26B0A" w:rsidRPr="006177BC" w14:paraId="28F4FB9F" w14:textId="77777777" w:rsidTr="00D0591C">
        <w:trPr>
          <w:cantSplit/>
        </w:trPr>
        <w:tc>
          <w:tcPr>
            <w:tcW w:w="794" w:type="dxa"/>
            <w:vAlign w:val="center"/>
          </w:tcPr>
          <w:p w14:paraId="7C533841" w14:textId="2D5D9AAB" w:rsidR="00D26B0A" w:rsidRPr="006177BC" w:rsidRDefault="00D26B0A" w:rsidP="00D26B0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85D2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منبع:</w:t>
            </w:r>
          </w:p>
        </w:tc>
        <w:tc>
          <w:tcPr>
            <w:tcW w:w="9411" w:type="dxa"/>
            <w:gridSpan w:val="2"/>
          </w:tcPr>
          <w:p w14:paraId="1FA21B10" w14:textId="4A914DB9" w:rsidR="00D26B0A" w:rsidRPr="006177BC" w:rsidRDefault="00D26B0A" w:rsidP="00D26B0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5965CF30" w14:textId="77777777" w:rsidR="00DA6CEC" w:rsidRPr="006177BC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26B0A" w:rsidRPr="006177BC" w14:paraId="6614C650" w14:textId="77777777" w:rsidTr="0059027C">
        <w:trPr>
          <w:cantSplit/>
        </w:trPr>
        <w:tc>
          <w:tcPr>
            <w:tcW w:w="794" w:type="dxa"/>
          </w:tcPr>
          <w:p w14:paraId="31CA48C5" w14:textId="77777777" w:rsidR="00D26B0A" w:rsidRPr="006177BC" w:rsidRDefault="00D26B0A" w:rsidP="00D26B0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56695C" w14:textId="7A9FE3C0" w:rsidR="00D26B0A" w:rsidRPr="006177BC" w:rsidRDefault="00D26B0A" w:rsidP="00D26B0A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D26B0A" w:rsidRPr="006177BC" w14:paraId="1968E2CE" w14:textId="77777777" w:rsidTr="000222AF">
        <w:trPr>
          <w:cantSplit/>
          <w:trHeight w:val="776"/>
        </w:trPr>
        <w:tc>
          <w:tcPr>
            <w:tcW w:w="794" w:type="dxa"/>
            <w:vAlign w:val="center"/>
          </w:tcPr>
          <w:p w14:paraId="4608C760" w14:textId="16AC81F1" w:rsidR="00D26B0A" w:rsidRPr="006177BC" w:rsidRDefault="00D26B0A" w:rsidP="00D26B0A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6E8257A2" w14:textId="30FEFE60" w:rsidR="00D26B0A" w:rsidRPr="002F621A" w:rsidRDefault="002F621A" w:rsidP="002F621A">
            <w:pPr>
              <w:spacing w:line="324" w:lineRule="auto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F621A"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  <w:t>در کدام لایه جو بیشتر پدیده‌های جوی مانند باران و برف رخ می‌دهد؟</w:t>
            </w:r>
          </w:p>
        </w:tc>
      </w:tr>
      <w:tr w:rsidR="002F621A" w:rsidRPr="006177BC" w14:paraId="703D3818" w14:textId="77777777" w:rsidTr="0059027C">
        <w:trPr>
          <w:cantSplit/>
        </w:trPr>
        <w:tc>
          <w:tcPr>
            <w:tcW w:w="794" w:type="dxa"/>
          </w:tcPr>
          <w:p w14:paraId="67D1C38A" w14:textId="77777777" w:rsidR="002F621A" w:rsidRPr="006177BC" w:rsidRDefault="002F621A" w:rsidP="002F621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4762A4" w14:textId="30170255" w:rsidR="002F621A" w:rsidRPr="006177BC" w:rsidRDefault="002F621A" w:rsidP="002F621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A021CB" w14:textId="45281D8E" w:rsidR="002F621A" w:rsidRPr="006177BC" w:rsidRDefault="002F621A" w:rsidP="002F621A">
            <w:pPr>
              <w:rPr>
                <w:color w:val="000000" w:themeColor="text1"/>
              </w:rPr>
            </w:pPr>
            <w:r w:rsidRPr="00D43ECE">
              <w:rPr>
                <w:rFonts w:cs="B Nazanin"/>
                <w:rtl/>
              </w:rPr>
              <w:t>مزوسفر</w:t>
            </w:r>
          </w:p>
        </w:tc>
      </w:tr>
      <w:tr w:rsidR="002F621A" w:rsidRPr="006177BC" w14:paraId="527BF13A" w14:textId="77777777" w:rsidTr="0059027C">
        <w:trPr>
          <w:cantSplit/>
        </w:trPr>
        <w:tc>
          <w:tcPr>
            <w:tcW w:w="794" w:type="dxa"/>
          </w:tcPr>
          <w:p w14:paraId="779DD844" w14:textId="77777777" w:rsidR="002F621A" w:rsidRPr="006177BC" w:rsidRDefault="002F621A" w:rsidP="002F621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7EAA1A" w14:textId="7C3F94A4" w:rsidR="002F621A" w:rsidRPr="006177BC" w:rsidRDefault="002F621A" w:rsidP="002F621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509BF5" w14:textId="78D3A104" w:rsidR="002F621A" w:rsidRPr="006177BC" w:rsidRDefault="002F621A" w:rsidP="002F621A">
            <w:pPr>
              <w:rPr>
                <w:color w:val="000000" w:themeColor="text1"/>
              </w:rPr>
            </w:pPr>
            <w:r w:rsidRPr="00D43ECE">
              <w:rPr>
                <w:rFonts w:cs="B Nazanin"/>
                <w:rtl/>
              </w:rPr>
              <w:t>استراتوسفر</w:t>
            </w:r>
          </w:p>
        </w:tc>
      </w:tr>
      <w:tr w:rsidR="002F621A" w:rsidRPr="006177BC" w14:paraId="7A9B3397" w14:textId="77777777" w:rsidTr="0059027C">
        <w:trPr>
          <w:cantSplit/>
        </w:trPr>
        <w:tc>
          <w:tcPr>
            <w:tcW w:w="794" w:type="dxa"/>
          </w:tcPr>
          <w:p w14:paraId="77E21535" w14:textId="77777777" w:rsidR="002F621A" w:rsidRPr="006177BC" w:rsidRDefault="002F621A" w:rsidP="002F621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7549BF9" w14:textId="76621EEF" w:rsidR="002F621A" w:rsidRPr="006177BC" w:rsidRDefault="002F621A" w:rsidP="002F621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F073E7" w14:textId="69D5135B" w:rsidR="002F621A" w:rsidRPr="006177BC" w:rsidRDefault="002F621A" w:rsidP="002F621A">
            <w:pPr>
              <w:rPr>
                <w:color w:val="000000" w:themeColor="text1"/>
              </w:rPr>
            </w:pPr>
            <w:r w:rsidRPr="00D43ECE">
              <w:rPr>
                <w:rFonts w:cs="B Nazanin"/>
                <w:b/>
                <w:bCs/>
                <w:rtl/>
              </w:rPr>
              <w:t xml:space="preserve">تروپوسفر </w:t>
            </w:r>
          </w:p>
        </w:tc>
      </w:tr>
      <w:tr w:rsidR="002F621A" w:rsidRPr="006177BC" w14:paraId="2B3BA8FE" w14:textId="77777777" w:rsidTr="0059027C">
        <w:trPr>
          <w:cantSplit/>
        </w:trPr>
        <w:tc>
          <w:tcPr>
            <w:tcW w:w="794" w:type="dxa"/>
          </w:tcPr>
          <w:p w14:paraId="2F171D6B" w14:textId="77777777" w:rsidR="002F621A" w:rsidRPr="006177BC" w:rsidRDefault="002F621A" w:rsidP="002F621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D06B90" w14:textId="7ED74688" w:rsidR="002F621A" w:rsidRPr="006177BC" w:rsidRDefault="002F621A" w:rsidP="002F621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ABB370C" w14:textId="2E548278" w:rsidR="002F621A" w:rsidRPr="006177BC" w:rsidRDefault="002F621A" w:rsidP="002F621A">
            <w:pPr>
              <w:rPr>
                <w:color w:val="000000" w:themeColor="text1"/>
              </w:rPr>
            </w:pPr>
            <w:r w:rsidRPr="00D43ECE">
              <w:rPr>
                <w:rFonts w:cs="B Nazanin"/>
                <w:rtl/>
              </w:rPr>
              <w:t>ترموسفر</w:t>
            </w:r>
          </w:p>
        </w:tc>
      </w:tr>
      <w:tr w:rsidR="00D26B0A" w:rsidRPr="006177BC" w14:paraId="5C50CEAF" w14:textId="77777777" w:rsidTr="00B50247">
        <w:trPr>
          <w:cantSplit/>
        </w:trPr>
        <w:tc>
          <w:tcPr>
            <w:tcW w:w="794" w:type="dxa"/>
            <w:vAlign w:val="center"/>
          </w:tcPr>
          <w:p w14:paraId="2ACEE5C0" w14:textId="2AAC0201" w:rsidR="00D26B0A" w:rsidRPr="006177BC" w:rsidRDefault="00D26B0A" w:rsidP="00D26B0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85D2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منبع:</w:t>
            </w:r>
          </w:p>
        </w:tc>
        <w:tc>
          <w:tcPr>
            <w:tcW w:w="9411" w:type="dxa"/>
            <w:gridSpan w:val="2"/>
          </w:tcPr>
          <w:p w14:paraId="5E50C98B" w14:textId="562D72E7" w:rsidR="00D26B0A" w:rsidRPr="006177BC" w:rsidRDefault="00D26B0A" w:rsidP="00D26B0A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2315ECB6" w14:textId="77777777" w:rsidR="00DA6CEC" w:rsidRPr="006177BC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F621A" w:rsidRPr="006177BC" w14:paraId="0F716398" w14:textId="77777777" w:rsidTr="005A6677">
        <w:trPr>
          <w:cantSplit/>
        </w:trPr>
        <w:tc>
          <w:tcPr>
            <w:tcW w:w="794" w:type="dxa"/>
          </w:tcPr>
          <w:p w14:paraId="1B26D37E" w14:textId="77777777" w:rsidR="002F621A" w:rsidRPr="006177BC" w:rsidRDefault="002F621A" w:rsidP="002F621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8C464A" w14:textId="175101FF" w:rsidR="002F621A" w:rsidRPr="006177BC" w:rsidRDefault="002F621A" w:rsidP="002F621A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2F621A" w:rsidRPr="006177BC" w14:paraId="4A3FFA65" w14:textId="77777777" w:rsidTr="005A6677">
        <w:trPr>
          <w:cantSplit/>
        </w:trPr>
        <w:tc>
          <w:tcPr>
            <w:tcW w:w="794" w:type="dxa"/>
            <w:vAlign w:val="center"/>
          </w:tcPr>
          <w:p w14:paraId="0C06887A" w14:textId="7177ABF4" w:rsidR="002F621A" w:rsidRPr="006177BC" w:rsidRDefault="002F621A" w:rsidP="002F621A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71AE6405" w14:textId="7F22B417" w:rsidR="002F621A" w:rsidRPr="002F621A" w:rsidRDefault="002F621A" w:rsidP="002F621A">
            <w:pPr>
              <w:spacing w:after="160" w:line="259" w:lineRule="auto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42AD0">
              <w:rPr>
                <w:rFonts w:cs="B Nazanin"/>
                <w:b/>
                <w:bCs/>
                <w:rtl/>
              </w:rPr>
              <w:t>کدام لایه جو حاوی لایه ازن است؟</w:t>
            </w:r>
          </w:p>
        </w:tc>
      </w:tr>
      <w:tr w:rsidR="002F621A" w:rsidRPr="006177BC" w14:paraId="2A3F41CA" w14:textId="77777777" w:rsidTr="005A6677">
        <w:trPr>
          <w:cantSplit/>
        </w:trPr>
        <w:tc>
          <w:tcPr>
            <w:tcW w:w="794" w:type="dxa"/>
          </w:tcPr>
          <w:p w14:paraId="1375C1CC" w14:textId="77777777" w:rsidR="002F621A" w:rsidRPr="006177BC" w:rsidRDefault="002F621A" w:rsidP="002F621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985F11" w14:textId="55458291" w:rsidR="002F621A" w:rsidRPr="006177BC" w:rsidRDefault="002F621A" w:rsidP="002F621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83CC3F" w14:textId="5E83AC7F" w:rsidR="002F621A" w:rsidRPr="006177BC" w:rsidRDefault="002F621A" w:rsidP="002F621A">
            <w:pPr>
              <w:rPr>
                <w:color w:val="000000" w:themeColor="text1"/>
              </w:rPr>
            </w:pPr>
            <w:r w:rsidRPr="00FC4CAF">
              <w:rPr>
                <w:rFonts w:cs="B Nazanin"/>
                <w:rtl/>
              </w:rPr>
              <w:t>تروپوسفر</w:t>
            </w:r>
          </w:p>
        </w:tc>
      </w:tr>
      <w:tr w:rsidR="002F621A" w:rsidRPr="006177BC" w14:paraId="00ED41A4" w14:textId="77777777" w:rsidTr="005A6677">
        <w:trPr>
          <w:cantSplit/>
        </w:trPr>
        <w:tc>
          <w:tcPr>
            <w:tcW w:w="794" w:type="dxa"/>
          </w:tcPr>
          <w:p w14:paraId="57CB9F00" w14:textId="77777777" w:rsidR="002F621A" w:rsidRPr="006177BC" w:rsidRDefault="002F621A" w:rsidP="002F621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9F9AD1" w14:textId="59DF5F03" w:rsidR="002F621A" w:rsidRPr="006177BC" w:rsidRDefault="002F621A" w:rsidP="002F621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031945" w14:textId="51694DC1" w:rsidR="002F621A" w:rsidRPr="006177BC" w:rsidRDefault="002F621A" w:rsidP="002F621A">
            <w:pPr>
              <w:rPr>
                <w:color w:val="000000" w:themeColor="text1"/>
              </w:rPr>
            </w:pPr>
            <w:r w:rsidRPr="00FC4CAF">
              <w:rPr>
                <w:rFonts w:cs="B Nazanin"/>
              </w:rPr>
              <w:t> </w:t>
            </w:r>
            <w:r w:rsidRPr="00FC4CAF">
              <w:rPr>
                <w:rFonts w:cs="B Nazanin"/>
                <w:b/>
                <w:bCs/>
                <w:rtl/>
              </w:rPr>
              <w:t xml:space="preserve">استراتوسفر </w:t>
            </w:r>
          </w:p>
        </w:tc>
      </w:tr>
      <w:tr w:rsidR="002F621A" w:rsidRPr="006177BC" w14:paraId="52140142" w14:textId="77777777" w:rsidTr="005A6677">
        <w:trPr>
          <w:cantSplit/>
        </w:trPr>
        <w:tc>
          <w:tcPr>
            <w:tcW w:w="794" w:type="dxa"/>
          </w:tcPr>
          <w:p w14:paraId="28FBCE54" w14:textId="77777777" w:rsidR="002F621A" w:rsidRPr="006177BC" w:rsidRDefault="002F621A" w:rsidP="002F621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272443" w14:textId="47411C0D" w:rsidR="002F621A" w:rsidRPr="006177BC" w:rsidRDefault="002F621A" w:rsidP="002F621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A70912" w14:textId="4FD8CA0B" w:rsidR="002F621A" w:rsidRPr="006177BC" w:rsidRDefault="002F621A" w:rsidP="002F621A">
            <w:pPr>
              <w:rPr>
                <w:color w:val="000000" w:themeColor="text1"/>
              </w:rPr>
            </w:pPr>
            <w:r w:rsidRPr="00FC4CAF">
              <w:rPr>
                <w:rFonts w:cs="B Nazanin"/>
                <w:rtl/>
              </w:rPr>
              <w:t>مزوسفر</w:t>
            </w:r>
          </w:p>
        </w:tc>
      </w:tr>
      <w:tr w:rsidR="002F621A" w:rsidRPr="006177BC" w14:paraId="22727B16" w14:textId="77777777" w:rsidTr="005A6677">
        <w:trPr>
          <w:cantSplit/>
        </w:trPr>
        <w:tc>
          <w:tcPr>
            <w:tcW w:w="794" w:type="dxa"/>
          </w:tcPr>
          <w:p w14:paraId="6481156B" w14:textId="77777777" w:rsidR="002F621A" w:rsidRPr="006177BC" w:rsidRDefault="002F621A" w:rsidP="002F621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1F9EE9" w14:textId="0708FB58" w:rsidR="002F621A" w:rsidRPr="006177BC" w:rsidRDefault="002F621A" w:rsidP="002F621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201FD9" w14:textId="4ACBD52C" w:rsidR="002F621A" w:rsidRPr="006177BC" w:rsidRDefault="002F621A" w:rsidP="002F621A">
            <w:pPr>
              <w:rPr>
                <w:color w:val="000000" w:themeColor="text1"/>
              </w:rPr>
            </w:pPr>
            <w:r w:rsidRPr="00FC4CAF">
              <w:rPr>
                <w:rFonts w:cs="B Nazanin"/>
                <w:rtl/>
              </w:rPr>
              <w:t>ترموسفر</w:t>
            </w:r>
          </w:p>
        </w:tc>
      </w:tr>
      <w:tr w:rsidR="002F621A" w:rsidRPr="006177BC" w14:paraId="3EF76B89" w14:textId="77777777" w:rsidTr="00D467D5">
        <w:trPr>
          <w:cantSplit/>
        </w:trPr>
        <w:tc>
          <w:tcPr>
            <w:tcW w:w="794" w:type="dxa"/>
            <w:vAlign w:val="center"/>
          </w:tcPr>
          <w:p w14:paraId="1CE8B7C3" w14:textId="39B87863" w:rsidR="002F621A" w:rsidRPr="006177BC" w:rsidRDefault="002F621A" w:rsidP="002F621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85D28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منبع:</w:t>
            </w:r>
          </w:p>
        </w:tc>
        <w:tc>
          <w:tcPr>
            <w:tcW w:w="9411" w:type="dxa"/>
            <w:gridSpan w:val="2"/>
          </w:tcPr>
          <w:p w14:paraId="26DE733B" w14:textId="179A5E6E" w:rsidR="002F621A" w:rsidRPr="006177BC" w:rsidRDefault="002F621A" w:rsidP="002F621A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34E53D17" w14:textId="77777777" w:rsidR="00DA6CEC" w:rsidRPr="006177BC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16E725A0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3C9B31EF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28D76A41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42A14DC6" w14:textId="77777777" w:rsidTr="00BE2DDA">
        <w:trPr>
          <w:cantSplit/>
        </w:trPr>
        <w:tc>
          <w:tcPr>
            <w:tcW w:w="794" w:type="dxa"/>
            <w:shd w:val="clear" w:color="auto" w:fill="auto"/>
          </w:tcPr>
          <w:p w14:paraId="6B13FD94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F3F8EB" w14:textId="5FC0D354" w:rsidR="001218DE" w:rsidRPr="006177BC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4528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6177BC" w:rsidRPr="006177BC" w14:paraId="55228A0E" w14:textId="77777777" w:rsidTr="00BE2DDA">
        <w:trPr>
          <w:cantSplit/>
        </w:trPr>
        <w:tc>
          <w:tcPr>
            <w:tcW w:w="794" w:type="dxa"/>
          </w:tcPr>
          <w:p w14:paraId="41318F41" w14:textId="4688975A" w:rsidR="001218DE" w:rsidRPr="006177BC" w:rsidRDefault="00962912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42C6867F" w14:textId="11154859" w:rsidR="001218DE" w:rsidRPr="006177BC" w:rsidRDefault="00434C88" w:rsidP="00434C8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34C88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در ارتباط با ازن کدام جمله  درست است؟</w:t>
            </w:r>
          </w:p>
        </w:tc>
      </w:tr>
      <w:tr w:rsidR="00BE2DDA" w:rsidRPr="006177BC" w14:paraId="6A16F9B9" w14:textId="77777777" w:rsidTr="00BE2DDA">
        <w:trPr>
          <w:cantSplit/>
        </w:trPr>
        <w:tc>
          <w:tcPr>
            <w:tcW w:w="794" w:type="dxa"/>
          </w:tcPr>
          <w:p w14:paraId="291725B6" w14:textId="77777777" w:rsidR="00BE2DDA" w:rsidRPr="006177BC" w:rsidRDefault="00BE2DDA" w:rsidP="00BE2D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0E7CCC" w14:textId="77777777" w:rsidR="00BE2DDA" w:rsidRPr="006177BC" w:rsidRDefault="00BE2DDA" w:rsidP="00BE2D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D69B76" w14:textId="47575577" w:rsidR="00BE2DDA" w:rsidRPr="006177BC" w:rsidRDefault="00BE2DDA" w:rsidP="00BE2D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E6287">
              <w:rPr>
                <w:rFonts w:cs="B Nazanin" w:hint="cs"/>
                <w:rtl/>
              </w:rPr>
              <w:t>حداکثر آن در بهار و حداقل آن در زمستان وجود دارد</w:t>
            </w:r>
          </w:p>
        </w:tc>
      </w:tr>
      <w:tr w:rsidR="00BE2DDA" w:rsidRPr="006177BC" w14:paraId="78222DFD" w14:textId="77777777" w:rsidTr="00BE2DDA">
        <w:trPr>
          <w:cantSplit/>
        </w:trPr>
        <w:tc>
          <w:tcPr>
            <w:tcW w:w="794" w:type="dxa"/>
          </w:tcPr>
          <w:p w14:paraId="0E7711B7" w14:textId="77777777" w:rsidR="00BE2DDA" w:rsidRPr="006177BC" w:rsidRDefault="00BE2DDA" w:rsidP="00BE2D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EF555A" w14:textId="77777777" w:rsidR="00BE2DDA" w:rsidRPr="006177BC" w:rsidRDefault="00BE2DDA" w:rsidP="00BE2D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AA1631" w14:textId="37B79ECB" w:rsidR="00BE2DDA" w:rsidRPr="006177BC" w:rsidRDefault="00BE2DDA" w:rsidP="00BE2D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E6287">
              <w:rPr>
                <w:rFonts w:cs="B Nazanin" w:hint="cs"/>
                <w:b/>
                <w:bCs/>
                <w:rtl/>
              </w:rPr>
              <w:t>حداکثر آن در بهار و حداقل آن در پاییز وجود دارد</w:t>
            </w:r>
          </w:p>
        </w:tc>
      </w:tr>
      <w:tr w:rsidR="00BE2DDA" w:rsidRPr="006177BC" w14:paraId="0A15AD79" w14:textId="77777777" w:rsidTr="00BE2DDA">
        <w:trPr>
          <w:cantSplit/>
        </w:trPr>
        <w:tc>
          <w:tcPr>
            <w:tcW w:w="794" w:type="dxa"/>
          </w:tcPr>
          <w:p w14:paraId="524B3B18" w14:textId="77777777" w:rsidR="00BE2DDA" w:rsidRPr="006177BC" w:rsidRDefault="00BE2DDA" w:rsidP="00BE2D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26EF0C" w14:textId="77777777" w:rsidR="00BE2DDA" w:rsidRPr="006177BC" w:rsidRDefault="00BE2DDA" w:rsidP="00BE2D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FAD6558" w14:textId="1A539EC6" w:rsidR="00BE2DDA" w:rsidRPr="006177BC" w:rsidRDefault="00BE2DDA" w:rsidP="00BE2D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E6287">
              <w:rPr>
                <w:rFonts w:cs="B Nazanin" w:hint="cs"/>
                <w:rtl/>
              </w:rPr>
              <w:t>حداکثر آن درپاییز و حداقل آن در زمستان وجود دارد</w:t>
            </w:r>
          </w:p>
        </w:tc>
      </w:tr>
      <w:tr w:rsidR="00BE2DDA" w:rsidRPr="006177BC" w14:paraId="27C83AE3" w14:textId="77777777" w:rsidTr="00BE2DDA">
        <w:trPr>
          <w:cantSplit/>
        </w:trPr>
        <w:tc>
          <w:tcPr>
            <w:tcW w:w="794" w:type="dxa"/>
          </w:tcPr>
          <w:p w14:paraId="7CACBFE3" w14:textId="77777777" w:rsidR="00BE2DDA" w:rsidRPr="006177BC" w:rsidRDefault="00BE2DDA" w:rsidP="00BE2D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4A6BDE" w14:textId="77777777" w:rsidR="00BE2DDA" w:rsidRPr="006177BC" w:rsidRDefault="00BE2DDA" w:rsidP="00BE2D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18D5A0" w14:textId="14FEE148" w:rsidR="00BE2DDA" w:rsidRPr="006177BC" w:rsidRDefault="00BE2DDA" w:rsidP="00BE2D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E6287">
              <w:rPr>
                <w:rFonts w:cs="B Nazanin" w:hint="cs"/>
                <w:rtl/>
              </w:rPr>
              <w:t>حداکثر آن درزمستان و حداقل آن در بهار وجود دارد</w:t>
            </w:r>
          </w:p>
        </w:tc>
      </w:tr>
      <w:tr w:rsidR="00A83656" w:rsidRPr="006177BC" w14:paraId="4698FC71" w14:textId="77777777" w:rsidTr="00BE2DDA">
        <w:trPr>
          <w:cantSplit/>
        </w:trPr>
        <w:tc>
          <w:tcPr>
            <w:tcW w:w="794" w:type="dxa"/>
          </w:tcPr>
          <w:p w14:paraId="4787CF2F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242B2C" w14:textId="7FC1CB3A" w:rsidR="00A83656" w:rsidRPr="006177BC" w:rsidRDefault="00FB764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7619637F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1A0DFB77" w14:textId="77777777" w:rsidTr="00845280">
        <w:trPr>
          <w:cantSplit/>
          <w:jc w:val="center"/>
        </w:trPr>
        <w:tc>
          <w:tcPr>
            <w:tcW w:w="794" w:type="dxa"/>
            <w:shd w:val="clear" w:color="auto" w:fill="auto"/>
          </w:tcPr>
          <w:p w14:paraId="470B0748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2330A6" w14:textId="7155DFDE" w:rsidR="001218DE" w:rsidRPr="006177BC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4528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6177BC" w:rsidRPr="006177BC" w14:paraId="468D7B05" w14:textId="77777777" w:rsidTr="00845280">
        <w:trPr>
          <w:cantSplit/>
          <w:jc w:val="center"/>
        </w:trPr>
        <w:tc>
          <w:tcPr>
            <w:tcW w:w="794" w:type="dxa"/>
            <w:vAlign w:val="center"/>
          </w:tcPr>
          <w:p w14:paraId="2574CFAF" w14:textId="4F06ED44" w:rsidR="001218DE" w:rsidRPr="006177BC" w:rsidRDefault="00845280" w:rsidP="00845280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5B28C7FF" w14:textId="79FE6D2D" w:rsidR="001218DE" w:rsidRPr="00845280" w:rsidRDefault="001218DE" w:rsidP="0084528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  <w:r w:rsidR="0084528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 w:rsidR="00845280" w:rsidRPr="00845280">
              <w:rPr>
                <w:rFonts w:asciiTheme="majorBidi" w:hAnsiTheme="majorBidi" w:cs="B Nazanin"/>
                <w:b/>
                <w:color w:val="000000" w:themeColor="text1"/>
                <w:rtl/>
              </w:rPr>
              <w:t>سردترین لایه جو کدام است؟</w:t>
            </w:r>
          </w:p>
        </w:tc>
      </w:tr>
      <w:tr w:rsidR="00845280" w:rsidRPr="006177BC" w14:paraId="1C4C41A6" w14:textId="77777777" w:rsidTr="00845280">
        <w:trPr>
          <w:cantSplit/>
          <w:jc w:val="center"/>
        </w:trPr>
        <w:tc>
          <w:tcPr>
            <w:tcW w:w="794" w:type="dxa"/>
            <w:vAlign w:val="center"/>
          </w:tcPr>
          <w:p w14:paraId="3CB5528C" w14:textId="77777777" w:rsidR="00845280" w:rsidRPr="006177BC" w:rsidRDefault="00845280" w:rsidP="0084528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2C95A3" w14:textId="77777777" w:rsidR="00845280" w:rsidRPr="006177BC" w:rsidRDefault="00845280" w:rsidP="008452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753A59" w14:textId="7B2807E6" w:rsidR="00845280" w:rsidRPr="006177BC" w:rsidRDefault="00845280" w:rsidP="008452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E1A4F">
              <w:rPr>
                <w:rFonts w:cs="B Nazanin"/>
                <w:rtl/>
              </w:rPr>
              <w:t>تروپوسفر</w:t>
            </w:r>
          </w:p>
        </w:tc>
      </w:tr>
      <w:tr w:rsidR="00845280" w:rsidRPr="006177BC" w14:paraId="3650250A" w14:textId="77777777" w:rsidTr="00845280">
        <w:trPr>
          <w:cantSplit/>
          <w:jc w:val="center"/>
        </w:trPr>
        <w:tc>
          <w:tcPr>
            <w:tcW w:w="794" w:type="dxa"/>
          </w:tcPr>
          <w:p w14:paraId="347F4490" w14:textId="77777777" w:rsidR="00845280" w:rsidRPr="006177BC" w:rsidRDefault="00845280" w:rsidP="008452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1761830" w14:textId="77777777" w:rsidR="00845280" w:rsidRPr="006177BC" w:rsidRDefault="00845280" w:rsidP="008452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8AB509" w14:textId="3414D377" w:rsidR="00845280" w:rsidRPr="006177BC" w:rsidRDefault="00845280" w:rsidP="008452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E1A4F">
              <w:rPr>
                <w:rFonts w:cs="B Nazanin"/>
                <w:rtl/>
              </w:rPr>
              <w:t>استراتوسفر</w:t>
            </w:r>
          </w:p>
        </w:tc>
      </w:tr>
      <w:tr w:rsidR="00845280" w:rsidRPr="006177BC" w14:paraId="3C973996" w14:textId="77777777" w:rsidTr="00845280">
        <w:trPr>
          <w:cantSplit/>
          <w:jc w:val="center"/>
        </w:trPr>
        <w:tc>
          <w:tcPr>
            <w:tcW w:w="794" w:type="dxa"/>
          </w:tcPr>
          <w:p w14:paraId="3BA9B365" w14:textId="77777777" w:rsidR="00845280" w:rsidRPr="006177BC" w:rsidRDefault="00845280" w:rsidP="008452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53FD75" w14:textId="77777777" w:rsidR="00845280" w:rsidRPr="006177BC" w:rsidRDefault="00845280" w:rsidP="008452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2F748E" w14:textId="332D6F46" w:rsidR="00845280" w:rsidRPr="006177BC" w:rsidRDefault="00845280" w:rsidP="008452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E1A4F">
              <w:rPr>
                <w:rFonts w:cs="B Nazanin"/>
              </w:rPr>
              <w:t> </w:t>
            </w:r>
            <w:r w:rsidRPr="00FE1A4F">
              <w:rPr>
                <w:rFonts w:cs="B Nazanin"/>
                <w:b/>
                <w:bCs/>
                <w:rtl/>
              </w:rPr>
              <w:t xml:space="preserve">مزوسفر </w:t>
            </w:r>
          </w:p>
        </w:tc>
      </w:tr>
      <w:tr w:rsidR="00845280" w:rsidRPr="006177BC" w14:paraId="799DEB88" w14:textId="77777777" w:rsidTr="00845280">
        <w:trPr>
          <w:cantSplit/>
          <w:jc w:val="center"/>
        </w:trPr>
        <w:tc>
          <w:tcPr>
            <w:tcW w:w="794" w:type="dxa"/>
          </w:tcPr>
          <w:p w14:paraId="10890CB5" w14:textId="77777777" w:rsidR="00845280" w:rsidRPr="006177BC" w:rsidRDefault="00845280" w:rsidP="008452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B92DBA" w14:textId="77777777" w:rsidR="00845280" w:rsidRPr="006177BC" w:rsidRDefault="00845280" w:rsidP="008452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1C3EB0" w14:textId="7112A40C" w:rsidR="00845280" w:rsidRPr="006177BC" w:rsidRDefault="00845280" w:rsidP="008452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E1A4F">
              <w:rPr>
                <w:rFonts w:cs="B Nazanin"/>
                <w:rtl/>
              </w:rPr>
              <w:t>ترموسفر</w:t>
            </w:r>
          </w:p>
        </w:tc>
      </w:tr>
      <w:tr w:rsidR="00A83656" w:rsidRPr="006177BC" w14:paraId="4D7AB2AA" w14:textId="77777777" w:rsidTr="00F452E1">
        <w:trPr>
          <w:cantSplit/>
          <w:trHeight w:val="183"/>
          <w:jc w:val="center"/>
        </w:trPr>
        <w:tc>
          <w:tcPr>
            <w:tcW w:w="794" w:type="dxa"/>
          </w:tcPr>
          <w:p w14:paraId="3A61BB84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637B36" w14:textId="489E7033" w:rsidR="00A83656" w:rsidRPr="006177BC" w:rsidRDefault="00FB764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7724FABF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43CCCFE2" w14:textId="77777777" w:rsidTr="00255F61">
        <w:trPr>
          <w:cantSplit/>
        </w:trPr>
        <w:tc>
          <w:tcPr>
            <w:tcW w:w="794" w:type="dxa"/>
            <w:shd w:val="clear" w:color="auto" w:fill="auto"/>
          </w:tcPr>
          <w:p w14:paraId="60B46D2B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CCE729" w14:textId="40E9525F" w:rsidR="001218DE" w:rsidRPr="006177BC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F452E1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6177BC" w:rsidRPr="006177BC" w14:paraId="336786E1" w14:textId="77777777" w:rsidTr="004A4ACF">
        <w:trPr>
          <w:cantSplit/>
        </w:trPr>
        <w:tc>
          <w:tcPr>
            <w:tcW w:w="794" w:type="dxa"/>
            <w:vAlign w:val="center"/>
          </w:tcPr>
          <w:p w14:paraId="234FEF97" w14:textId="0D477D84" w:rsidR="001218DE" w:rsidRPr="006177BC" w:rsidRDefault="00F452E1" w:rsidP="004A4AC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43E49651" w14:textId="13403511" w:rsidR="001218DE" w:rsidRPr="00F452E1" w:rsidRDefault="00F452E1" w:rsidP="00F452E1">
            <w:pPr>
              <w:spacing w:after="160" w:line="259" w:lineRule="auto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42AD0">
              <w:rPr>
                <w:rFonts w:cs="B Nazanin"/>
                <w:b/>
                <w:bCs/>
                <w:rtl/>
              </w:rPr>
              <w:t>کدام لایه جو داغ‌ترین لایه محسوب می‌شود؟</w:t>
            </w:r>
          </w:p>
        </w:tc>
      </w:tr>
      <w:tr w:rsidR="00255F61" w:rsidRPr="006177BC" w14:paraId="284AB369" w14:textId="77777777" w:rsidTr="004A4ACF">
        <w:trPr>
          <w:cantSplit/>
        </w:trPr>
        <w:tc>
          <w:tcPr>
            <w:tcW w:w="794" w:type="dxa"/>
            <w:vAlign w:val="center"/>
          </w:tcPr>
          <w:p w14:paraId="25AE3D55" w14:textId="77777777" w:rsidR="00255F61" w:rsidRPr="006177BC" w:rsidRDefault="00255F61" w:rsidP="004A4AC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73A652" w14:textId="77777777" w:rsidR="00255F61" w:rsidRPr="006177BC" w:rsidRDefault="00255F61" w:rsidP="00255F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C0535B" w14:textId="623210D6" w:rsidR="00255F61" w:rsidRPr="006177BC" w:rsidRDefault="00255F61" w:rsidP="00255F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B0EC3">
              <w:rPr>
                <w:rFonts w:cs="B Nazanin"/>
                <w:rtl/>
              </w:rPr>
              <w:t>مزوسفر</w:t>
            </w:r>
          </w:p>
        </w:tc>
      </w:tr>
      <w:tr w:rsidR="00255F61" w:rsidRPr="006177BC" w14:paraId="6F9C6D42" w14:textId="77777777" w:rsidTr="004A4ACF">
        <w:trPr>
          <w:cantSplit/>
        </w:trPr>
        <w:tc>
          <w:tcPr>
            <w:tcW w:w="794" w:type="dxa"/>
            <w:vAlign w:val="center"/>
          </w:tcPr>
          <w:p w14:paraId="54D1859B" w14:textId="77777777" w:rsidR="00255F61" w:rsidRPr="006177BC" w:rsidRDefault="00255F61" w:rsidP="004A4AC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4FF6993" w14:textId="77777777" w:rsidR="00255F61" w:rsidRPr="006177BC" w:rsidRDefault="00255F61" w:rsidP="00255F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81CCD8" w14:textId="3249A0E8" w:rsidR="00255F61" w:rsidRPr="006177BC" w:rsidRDefault="00255F61" w:rsidP="00255F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B0EC3">
              <w:rPr>
                <w:rFonts w:cs="B Nazanin"/>
              </w:rPr>
              <w:t> </w:t>
            </w:r>
            <w:r w:rsidRPr="00FB0EC3">
              <w:rPr>
                <w:rFonts w:cs="B Nazanin"/>
                <w:b/>
                <w:bCs/>
                <w:rtl/>
              </w:rPr>
              <w:t xml:space="preserve">ترموسفر </w:t>
            </w:r>
          </w:p>
        </w:tc>
      </w:tr>
      <w:tr w:rsidR="00255F61" w:rsidRPr="006177BC" w14:paraId="4BBF7BF6" w14:textId="77777777" w:rsidTr="004A4ACF">
        <w:trPr>
          <w:cantSplit/>
        </w:trPr>
        <w:tc>
          <w:tcPr>
            <w:tcW w:w="794" w:type="dxa"/>
            <w:vAlign w:val="center"/>
          </w:tcPr>
          <w:p w14:paraId="5F18614E" w14:textId="77777777" w:rsidR="00255F61" w:rsidRPr="006177BC" w:rsidRDefault="00255F61" w:rsidP="004A4AC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59CF91" w14:textId="77777777" w:rsidR="00255F61" w:rsidRPr="006177BC" w:rsidRDefault="00255F61" w:rsidP="00255F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7CCC8A" w14:textId="4DAEA325" w:rsidR="00255F61" w:rsidRPr="006177BC" w:rsidRDefault="00255F61" w:rsidP="00255F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B0EC3">
              <w:rPr>
                <w:rFonts w:cs="B Nazanin"/>
                <w:rtl/>
              </w:rPr>
              <w:t>استراتوسفر</w:t>
            </w:r>
          </w:p>
        </w:tc>
      </w:tr>
      <w:tr w:rsidR="00255F61" w:rsidRPr="006177BC" w14:paraId="12E11D18" w14:textId="77777777" w:rsidTr="004A4ACF">
        <w:trPr>
          <w:cantSplit/>
        </w:trPr>
        <w:tc>
          <w:tcPr>
            <w:tcW w:w="794" w:type="dxa"/>
            <w:vAlign w:val="center"/>
          </w:tcPr>
          <w:p w14:paraId="0C035E31" w14:textId="77777777" w:rsidR="00255F61" w:rsidRPr="006177BC" w:rsidRDefault="00255F61" w:rsidP="004A4AC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413EC3" w14:textId="77777777" w:rsidR="00255F61" w:rsidRPr="006177BC" w:rsidRDefault="00255F61" w:rsidP="00255F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A11AB2F" w14:textId="3FB5AB7E" w:rsidR="00255F61" w:rsidRPr="006177BC" w:rsidRDefault="00255F61" w:rsidP="00255F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B0EC3">
              <w:rPr>
                <w:rFonts w:cs="B Nazanin"/>
                <w:rtl/>
              </w:rPr>
              <w:t>تروپوسفر</w:t>
            </w:r>
          </w:p>
        </w:tc>
      </w:tr>
      <w:tr w:rsidR="00A83656" w:rsidRPr="006177BC" w14:paraId="73EECD30" w14:textId="77777777" w:rsidTr="00255F61">
        <w:trPr>
          <w:cantSplit/>
        </w:trPr>
        <w:tc>
          <w:tcPr>
            <w:tcW w:w="794" w:type="dxa"/>
          </w:tcPr>
          <w:p w14:paraId="6125CE4D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683CBD" w14:textId="5B4B94D4" w:rsidR="00A83656" w:rsidRPr="006177BC" w:rsidRDefault="00F452E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2B42A2ED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71F9D23D" w14:textId="77777777" w:rsidTr="004A4ACF">
        <w:trPr>
          <w:cantSplit/>
        </w:trPr>
        <w:tc>
          <w:tcPr>
            <w:tcW w:w="794" w:type="dxa"/>
            <w:shd w:val="clear" w:color="auto" w:fill="auto"/>
          </w:tcPr>
          <w:p w14:paraId="36712BA6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A45912" w14:textId="0F47F7F2" w:rsidR="001218DE" w:rsidRPr="006177BC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4A4AC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6177BC" w:rsidRPr="006177BC" w14:paraId="70B96559" w14:textId="77777777" w:rsidTr="004A4ACF">
        <w:trPr>
          <w:cantSplit/>
        </w:trPr>
        <w:tc>
          <w:tcPr>
            <w:tcW w:w="794" w:type="dxa"/>
            <w:vAlign w:val="center"/>
          </w:tcPr>
          <w:p w14:paraId="18037209" w14:textId="2A76F77C" w:rsidR="001218DE" w:rsidRPr="006177BC" w:rsidRDefault="004A4ACF" w:rsidP="004A4AC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7CDE2188" w14:textId="3409EB14" w:rsidR="001218DE" w:rsidRPr="004A4ACF" w:rsidRDefault="004A4ACF" w:rsidP="004A4AC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A4ACF">
              <w:rPr>
                <w:rFonts w:asciiTheme="majorBidi" w:hAnsiTheme="majorBidi" w:cs="B Nazanin"/>
                <w:b/>
                <w:color w:val="000000" w:themeColor="text1"/>
                <w:rtl/>
              </w:rPr>
              <w:t>مرز بین تروپوسفر و استراتوسفر چه نام دارد؟</w:t>
            </w:r>
          </w:p>
        </w:tc>
      </w:tr>
      <w:tr w:rsidR="004A4ACF" w:rsidRPr="006177BC" w14:paraId="4459C15C" w14:textId="77777777" w:rsidTr="004A4ACF">
        <w:trPr>
          <w:cantSplit/>
        </w:trPr>
        <w:tc>
          <w:tcPr>
            <w:tcW w:w="794" w:type="dxa"/>
            <w:vAlign w:val="center"/>
          </w:tcPr>
          <w:p w14:paraId="13720CC8" w14:textId="77777777" w:rsidR="004A4ACF" w:rsidRPr="006177BC" w:rsidRDefault="004A4ACF" w:rsidP="004A4AC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611B77" w14:textId="77777777" w:rsidR="004A4ACF" w:rsidRPr="006177BC" w:rsidRDefault="004A4ACF" w:rsidP="004A4A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6770A8" w14:textId="6C2DCF68" w:rsidR="004A4ACF" w:rsidRPr="006177BC" w:rsidRDefault="004A4ACF" w:rsidP="004A4A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F394F">
              <w:rPr>
                <w:rFonts w:cs="B Nazanin"/>
                <w:rtl/>
              </w:rPr>
              <w:t>مزوپاز</w:t>
            </w:r>
          </w:p>
        </w:tc>
      </w:tr>
      <w:tr w:rsidR="004A4ACF" w:rsidRPr="006177BC" w14:paraId="597C1B6A" w14:textId="77777777" w:rsidTr="004A4ACF">
        <w:trPr>
          <w:cantSplit/>
        </w:trPr>
        <w:tc>
          <w:tcPr>
            <w:tcW w:w="794" w:type="dxa"/>
            <w:vAlign w:val="center"/>
          </w:tcPr>
          <w:p w14:paraId="425BC894" w14:textId="77777777" w:rsidR="004A4ACF" w:rsidRPr="006177BC" w:rsidRDefault="004A4ACF" w:rsidP="004A4AC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2AADA8" w14:textId="77777777" w:rsidR="004A4ACF" w:rsidRPr="006177BC" w:rsidRDefault="004A4ACF" w:rsidP="004A4A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54E258" w14:textId="2370002E" w:rsidR="004A4ACF" w:rsidRPr="006177BC" w:rsidRDefault="004A4ACF" w:rsidP="004A4A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F394F">
              <w:rPr>
                <w:rFonts w:cs="B Nazanin"/>
              </w:rPr>
              <w:t> </w:t>
            </w:r>
            <w:r w:rsidRPr="00EF394F">
              <w:rPr>
                <w:rFonts w:cs="B Nazanin"/>
                <w:b/>
                <w:bCs/>
                <w:rtl/>
              </w:rPr>
              <w:t xml:space="preserve">تروپوپاز </w:t>
            </w:r>
          </w:p>
        </w:tc>
      </w:tr>
      <w:tr w:rsidR="004A4ACF" w:rsidRPr="006177BC" w14:paraId="04179A5F" w14:textId="77777777" w:rsidTr="004A4ACF">
        <w:trPr>
          <w:cantSplit/>
        </w:trPr>
        <w:tc>
          <w:tcPr>
            <w:tcW w:w="794" w:type="dxa"/>
          </w:tcPr>
          <w:p w14:paraId="09349C5C" w14:textId="77777777" w:rsidR="004A4ACF" w:rsidRPr="006177BC" w:rsidRDefault="004A4ACF" w:rsidP="004A4AC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5F29A6" w14:textId="77777777" w:rsidR="004A4ACF" w:rsidRPr="006177BC" w:rsidRDefault="004A4ACF" w:rsidP="004A4A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CD8FEF" w14:textId="1AC39C89" w:rsidR="004A4ACF" w:rsidRPr="006177BC" w:rsidRDefault="004A4ACF" w:rsidP="004A4A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F394F">
              <w:rPr>
                <w:rFonts w:cs="B Nazanin"/>
                <w:rtl/>
              </w:rPr>
              <w:t>استراتوپاز</w:t>
            </w:r>
          </w:p>
        </w:tc>
      </w:tr>
      <w:tr w:rsidR="004A4ACF" w:rsidRPr="006177BC" w14:paraId="4EA66840" w14:textId="77777777" w:rsidTr="004A4ACF">
        <w:trPr>
          <w:cantSplit/>
        </w:trPr>
        <w:tc>
          <w:tcPr>
            <w:tcW w:w="794" w:type="dxa"/>
          </w:tcPr>
          <w:p w14:paraId="1889DA1F" w14:textId="77777777" w:rsidR="004A4ACF" w:rsidRPr="006177BC" w:rsidRDefault="004A4ACF" w:rsidP="004A4AC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81A628" w14:textId="77777777" w:rsidR="004A4ACF" w:rsidRPr="006177BC" w:rsidRDefault="004A4ACF" w:rsidP="004A4AC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7D05700" w14:textId="5D58F39B" w:rsidR="004A4ACF" w:rsidRPr="006177BC" w:rsidRDefault="004A4ACF" w:rsidP="004A4AC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F394F">
              <w:rPr>
                <w:rFonts w:cs="B Nazanin"/>
                <w:rtl/>
              </w:rPr>
              <w:t>اگزوباز</w:t>
            </w:r>
          </w:p>
        </w:tc>
      </w:tr>
      <w:tr w:rsidR="00A83656" w:rsidRPr="006177BC" w14:paraId="21D5D9BD" w14:textId="77777777" w:rsidTr="004A4ACF">
        <w:trPr>
          <w:cantSplit/>
        </w:trPr>
        <w:tc>
          <w:tcPr>
            <w:tcW w:w="794" w:type="dxa"/>
          </w:tcPr>
          <w:p w14:paraId="60FA4381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FC870C" w14:textId="586B2EC5" w:rsidR="00A83656" w:rsidRPr="006177BC" w:rsidRDefault="004A4AC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240EDD3C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694A1BC3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5B18074B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803D9C9" w14:textId="77777777" w:rsidTr="00343779">
        <w:trPr>
          <w:cantSplit/>
        </w:trPr>
        <w:tc>
          <w:tcPr>
            <w:tcW w:w="794" w:type="dxa"/>
            <w:shd w:val="clear" w:color="auto" w:fill="auto"/>
          </w:tcPr>
          <w:p w14:paraId="43DCA0F6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17D99C" w14:textId="6AD52981" w:rsidR="001218DE" w:rsidRPr="006177BC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9C3BC9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6177BC" w:rsidRPr="006177BC" w14:paraId="55BB5661" w14:textId="77777777" w:rsidTr="00343779">
        <w:trPr>
          <w:cantSplit/>
        </w:trPr>
        <w:tc>
          <w:tcPr>
            <w:tcW w:w="794" w:type="dxa"/>
          </w:tcPr>
          <w:p w14:paraId="76C6E2FD" w14:textId="3C4467C2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3E0EB826" w14:textId="078EE51C" w:rsidR="001218DE" w:rsidRPr="006177BC" w:rsidRDefault="00343779" w:rsidP="0034377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43779">
              <w:rPr>
                <w:rFonts w:asciiTheme="majorBidi" w:hAnsiTheme="majorBidi" w:cs="B Nazanin"/>
                <w:b/>
                <w:color w:val="000000" w:themeColor="text1"/>
                <w:rtl/>
              </w:rPr>
              <w:t>کدام لایه جو محل سوختن شهاب</w:t>
            </w:r>
            <w:r w:rsidRPr="00343779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 </w:t>
            </w:r>
            <w:r w:rsidRPr="00343779">
              <w:rPr>
                <w:rFonts w:asciiTheme="majorBidi" w:hAnsiTheme="majorBidi" w:cs="B Nazanin"/>
                <w:b/>
                <w:color w:val="000000" w:themeColor="text1"/>
                <w:rtl/>
              </w:rPr>
              <w:t>‌سنگ‌ها است</w:t>
            </w:r>
            <w:r w:rsidRPr="00343779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</w:p>
        </w:tc>
      </w:tr>
      <w:tr w:rsidR="00343779" w:rsidRPr="006177BC" w14:paraId="2D532318" w14:textId="77777777" w:rsidTr="00343779">
        <w:trPr>
          <w:cantSplit/>
        </w:trPr>
        <w:tc>
          <w:tcPr>
            <w:tcW w:w="794" w:type="dxa"/>
          </w:tcPr>
          <w:p w14:paraId="0EEDB982" w14:textId="77777777" w:rsidR="00343779" w:rsidRPr="006177BC" w:rsidRDefault="00343779" w:rsidP="0034377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0F263C7" w14:textId="77777777" w:rsidR="00343779" w:rsidRPr="006177BC" w:rsidRDefault="00343779" w:rsidP="0034377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DEAA1EE" w14:textId="54731C39" w:rsidR="00343779" w:rsidRPr="006177BC" w:rsidRDefault="00343779" w:rsidP="0034377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41349">
              <w:rPr>
                <w:rFonts w:cs="B Nazanin"/>
                <w:rtl/>
              </w:rPr>
              <w:t>تروپوسفر</w:t>
            </w:r>
          </w:p>
        </w:tc>
      </w:tr>
      <w:tr w:rsidR="00343779" w:rsidRPr="006177BC" w14:paraId="42B26575" w14:textId="77777777" w:rsidTr="00343779">
        <w:trPr>
          <w:cantSplit/>
        </w:trPr>
        <w:tc>
          <w:tcPr>
            <w:tcW w:w="794" w:type="dxa"/>
          </w:tcPr>
          <w:p w14:paraId="69761E77" w14:textId="77777777" w:rsidR="00343779" w:rsidRPr="006177BC" w:rsidRDefault="00343779" w:rsidP="0034377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7BB7C2" w14:textId="77777777" w:rsidR="00343779" w:rsidRPr="006177BC" w:rsidRDefault="00343779" w:rsidP="0034377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458955" w14:textId="55A4C771" w:rsidR="00343779" w:rsidRPr="006177BC" w:rsidRDefault="00343779" w:rsidP="0034377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41349">
              <w:rPr>
                <w:rFonts w:cs="B Nazanin"/>
                <w:rtl/>
              </w:rPr>
              <w:t>استراتوسفر</w:t>
            </w:r>
          </w:p>
        </w:tc>
      </w:tr>
      <w:tr w:rsidR="00343779" w:rsidRPr="006177BC" w14:paraId="4AD1E617" w14:textId="77777777" w:rsidTr="00343779">
        <w:trPr>
          <w:cantSplit/>
        </w:trPr>
        <w:tc>
          <w:tcPr>
            <w:tcW w:w="794" w:type="dxa"/>
          </w:tcPr>
          <w:p w14:paraId="50EB22C7" w14:textId="77777777" w:rsidR="00343779" w:rsidRPr="006177BC" w:rsidRDefault="00343779" w:rsidP="0034377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A20DFF" w14:textId="77777777" w:rsidR="00343779" w:rsidRPr="006177BC" w:rsidRDefault="00343779" w:rsidP="0034377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FFEA72" w14:textId="3D91B3CC" w:rsidR="00343779" w:rsidRPr="006177BC" w:rsidRDefault="00343779" w:rsidP="0034377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41349">
              <w:rPr>
                <w:rFonts w:cs="B Nazanin"/>
              </w:rPr>
              <w:t> </w:t>
            </w:r>
            <w:r w:rsidRPr="00E41349">
              <w:rPr>
                <w:rFonts w:cs="B Nazanin"/>
                <w:b/>
                <w:bCs/>
                <w:rtl/>
              </w:rPr>
              <w:t xml:space="preserve">مزوسفر </w:t>
            </w:r>
          </w:p>
        </w:tc>
      </w:tr>
      <w:tr w:rsidR="00343779" w:rsidRPr="006177BC" w14:paraId="32CE11C9" w14:textId="77777777" w:rsidTr="00343779">
        <w:trPr>
          <w:cantSplit/>
        </w:trPr>
        <w:tc>
          <w:tcPr>
            <w:tcW w:w="794" w:type="dxa"/>
          </w:tcPr>
          <w:p w14:paraId="7174CF8D" w14:textId="77777777" w:rsidR="00343779" w:rsidRPr="006177BC" w:rsidRDefault="00343779" w:rsidP="0034377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94B5434" w14:textId="77777777" w:rsidR="00343779" w:rsidRPr="006177BC" w:rsidRDefault="00343779" w:rsidP="0034377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9EA0BA8" w14:textId="19AB60AB" w:rsidR="00343779" w:rsidRPr="006177BC" w:rsidRDefault="00343779" w:rsidP="0034377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41349">
              <w:rPr>
                <w:rFonts w:cs="B Nazanin"/>
                <w:rtl/>
              </w:rPr>
              <w:t>ترموسفر</w:t>
            </w:r>
          </w:p>
        </w:tc>
      </w:tr>
      <w:tr w:rsidR="00A83656" w:rsidRPr="006177BC" w14:paraId="1FFC6133" w14:textId="77777777" w:rsidTr="00343779">
        <w:trPr>
          <w:cantSplit/>
        </w:trPr>
        <w:tc>
          <w:tcPr>
            <w:tcW w:w="794" w:type="dxa"/>
          </w:tcPr>
          <w:p w14:paraId="268D191F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099095" w14:textId="5007949D" w:rsidR="00A83656" w:rsidRPr="006177BC" w:rsidRDefault="009C3BC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3029966E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5DE2E079" w14:textId="77777777" w:rsidTr="00514357">
        <w:trPr>
          <w:cantSplit/>
        </w:trPr>
        <w:tc>
          <w:tcPr>
            <w:tcW w:w="794" w:type="dxa"/>
            <w:shd w:val="clear" w:color="auto" w:fill="auto"/>
          </w:tcPr>
          <w:p w14:paraId="467CB694" w14:textId="77777777" w:rsidR="001218DE" w:rsidRPr="006177BC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752395" w14:textId="0EA62431" w:rsidR="001218DE" w:rsidRPr="006177BC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9C3BC9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6177BC" w:rsidRPr="006177BC" w14:paraId="5DFE8B06" w14:textId="77777777" w:rsidTr="00514357">
        <w:trPr>
          <w:cantSplit/>
        </w:trPr>
        <w:tc>
          <w:tcPr>
            <w:tcW w:w="794" w:type="dxa"/>
          </w:tcPr>
          <w:p w14:paraId="63CA5786" w14:textId="0BC42633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0102A848" w14:textId="781A3E25" w:rsidR="001218DE" w:rsidRPr="006177BC" w:rsidRDefault="00343779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42AD0">
              <w:rPr>
                <w:rFonts w:cs="B Nazanin"/>
                <w:b/>
                <w:rtl/>
              </w:rPr>
              <w:t>کدام لایه جو با فضای بیرونی مرز مشترک دارد</w:t>
            </w:r>
            <w:r w:rsidRPr="00514357">
              <w:rPr>
                <w:rStyle w:val="Heading2Char"/>
                <w:rFonts w:asciiTheme="majorBidi" w:hAnsiTheme="majorBidi" w:cs="B Nazanin" w:hint="cs"/>
                <w:color w:val="000000" w:themeColor="text1"/>
                <w:sz w:val="28"/>
                <w:szCs w:val="28"/>
                <w:rtl/>
              </w:rPr>
              <w:t>؟</w:t>
            </w:r>
            <w:r w:rsidRPr="006177BC">
              <w:rPr>
                <w:rStyle w:val="Heading2Char"/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</w:p>
        </w:tc>
      </w:tr>
      <w:tr w:rsidR="00514357" w:rsidRPr="006177BC" w14:paraId="3F7571DF" w14:textId="77777777" w:rsidTr="00514357">
        <w:trPr>
          <w:cantSplit/>
        </w:trPr>
        <w:tc>
          <w:tcPr>
            <w:tcW w:w="794" w:type="dxa"/>
          </w:tcPr>
          <w:p w14:paraId="09286037" w14:textId="77777777" w:rsidR="00514357" w:rsidRPr="006177BC" w:rsidRDefault="00514357" w:rsidP="0051435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FFE6A9" w14:textId="77777777" w:rsidR="00514357" w:rsidRPr="006177BC" w:rsidRDefault="00514357" w:rsidP="0051435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40C294" w14:textId="76AB272B" w:rsidR="00514357" w:rsidRPr="006177BC" w:rsidRDefault="00514357" w:rsidP="0051435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B1BFF">
              <w:rPr>
                <w:rFonts w:cs="B Nazanin"/>
                <w:rtl/>
              </w:rPr>
              <w:t>مزوسفر</w:t>
            </w:r>
          </w:p>
        </w:tc>
      </w:tr>
      <w:tr w:rsidR="00514357" w:rsidRPr="006177BC" w14:paraId="4F57CFC0" w14:textId="77777777" w:rsidTr="00514357">
        <w:trPr>
          <w:cantSplit/>
        </w:trPr>
        <w:tc>
          <w:tcPr>
            <w:tcW w:w="794" w:type="dxa"/>
          </w:tcPr>
          <w:p w14:paraId="179E4424" w14:textId="77777777" w:rsidR="00514357" w:rsidRPr="006177BC" w:rsidRDefault="00514357" w:rsidP="0051435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A8E189" w14:textId="77777777" w:rsidR="00514357" w:rsidRPr="006177BC" w:rsidRDefault="00514357" w:rsidP="0051435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E1110C" w14:textId="73BDC815" w:rsidR="00514357" w:rsidRPr="006177BC" w:rsidRDefault="00514357" w:rsidP="0051435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B1BFF">
              <w:rPr>
                <w:rFonts w:cs="B Nazanin"/>
                <w:rtl/>
              </w:rPr>
              <w:t>استراتوسفر</w:t>
            </w:r>
          </w:p>
        </w:tc>
      </w:tr>
      <w:tr w:rsidR="00514357" w:rsidRPr="006177BC" w14:paraId="53FD6D3B" w14:textId="77777777" w:rsidTr="00514357">
        <w:trPr>
          <w:cantSplit/>
        </w:trPr>
        <w:tc>
          <w:tcPr>
            <w:tcW w:w="794" w:type="dxa"/>
          </w:tcPr>
          <w:p w14:paraId="76C9E325" w14:textId="77777777" w:rsidR="00514357" w:rsidRPr="006177BC" w:rsidRDefault="00514357" w:rsidP="0051435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1BFFF2" w14:textId="77777777" w:rsidR="00514357" w:rsidRPr="006177BC" w:rsidRDefault="00514357" w:rsidP="0051435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36CA58" w14:textId="52B1BD92" w:rsidR="00514357" w:rsidRPr="006177BC" w:rsidRDefault="00514357" w:rsidP="0051435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B1BFF">
              <w:rPr>
                <w:rFonts w:cs="B Nazanin"/>
                <w:rtl/>
              </w:rPr>
              <w:t>ترموسفر</w:t>
            </w:r>
          </w:p>
        </w:tc>
      </w:tr>
      <w:tr w:rsidR="00514357" w:rsidRPr="006177BC" w14:paraId="6FE997B4" w14:textId="77777777" w:rsidTr="00514357">
        <w:trPr>
          <w:cantSplit/>
        </w:trPr>
        <w:tc>
          <w:tcPr>
            <w:tcW w:w="794" w:type="dxa"/>
          </w:tcPr>
          <w:p w14:paraId="3C54536A" w14:textId="77777777" w:rsidR="00514357" w:rsidRPr="006177BC" w:rsidRDefault="00514357" w:rsidP="0051435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10E154" w14:textId="77777777" w:rsidR="00514357" w:rsidRPr="006177BC" w:rsidRDefault="00514357" w:rsidP="0051435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A1027F" w14:textId="07C27245" w:rsidR="00514357" w:rsidRPr="006177BC" w:rsidRDefault="00514357" w:rsidP="0051435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B1BFF">
              <w:rPr>
                <w:rFonts w:cs="B Nazanin"/>
                <w:b/>
                <w:bCs/>
                <w:rtl/>
              </w:rPr>
              <w:t xml:space="preserve">اگزوسفر </w:t>
            </w:r>
          </w:p>
        </w:tc>
      </w:tr>
      <w:tr w:rsidR="00A83656" w:rsidRPr="006177BC" w14:paraId="12AB9BE0" w14:textId="77777777" w:rsidTr="00514357">
        <w:trPr>
          <w:cantSplit/>
        </w:trPr>
        <w:tc>
          <w:tcPr>
            <w:tcW w:w="794" w:type="dxa"/>
          </w:tcPr>
          <w:p w14:paraId="6F6DBEDC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400278" w14:textId="787F4758" w:rsidR="00A83656" w:rsidRPr="006177BC" w:rsidRDefault="0034377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5C879187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3EC5B893" w14:textId="77777777" w:rsidTr="001123E4">
        <w:trPr>
          <w:cantSplit/>
        </w:trPr>
        <w:tc>
          <w:tcPr>
            <w:tcW w:w="794" w:type="dxa"/>
            <w:shd w:val="clear" w:color="auto" w:fill="auto"/>
          </w:tcPr>
          <w:p w14:paraId="57E6C7E0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8EC26D" w14:textId="0157B2C5" w:rsidR="001218DE" w:rsidRPr="006177BC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1123E4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="001123E4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6177BC" w:rsidRPr="006177BC" w14:paraId="07C9A3AD" w14:textId="77777777" w:rsidTr="001123E4">
        <w:trPr>
          <w:cantSplit/>
        </w:trPr>
        <w:tc>
          <w:tcPr>
            <w:tcW w:w="794" w:type="dxa"/>
          </w:tcPr>
          <w:p w14:paraId="4246A53C" w14:textId="17749073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7DF053BE" w14:textId="28A1EF16" w:rsidR="001218DE" w:rsidRPr="006177BC" w:rsidRDefault="001123E4" w:rsidP="001123E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123E4">
              <w:rPr>
                <w:rFonts w:asciiTheme="majorBidi" w:hAnsiTheme="majorBidi" w:cs="B Nazanin"/>
                <w:b/>
                <w:color w:val="000000" w:themeColor="text1"/>
                <w:rtl/>
              </w:rPr>
              <w:t>کدام گاز در تشکیل باران‌های اسیدی نقش اصلی دارد</w:t>
            </w:r>
            <w:r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؟</w:t>
            </w:r>
            <w:r w:rsidRPr="001123E4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</w:p>
        </w:tc>
      </w:tr>
      <w:tr w:rsidR="001123E4" w:rsidRPr="006177BC" w14:paraId="63DA7739" w14:textId="77777777" w:rsidTr="001123E4">
        <w:trPr>
          <w:cantSplit/>
        </w:trPr>
        <w:tc>
          <w:tcPr>
            <w:tcW w:w="794" w:type="dxa"/>
          </w:tcPr>
          <w:p w14:paraId="5D98DCDE" w14:textId="77777777" w:rsidR="001123E4" w:rsidRPr="006177BC" w:rsidRDefault="001123E4" w:rsidP="001123E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C5E1341" w14:textId="77777777" w:rsidR="001123E4" w:rsidRPr="006177BC" w:rsidRDefault="001123E4" w:rsidP="001123E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157FF3" w14:textId="172E7561" w:rsidR="001123E4" w:rsidRPr="006177BC" w:rsidRDefault="001123E4" w:rsidP="001123E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B0947">
              <w:rPr>
                <w:rFonts w:cs="B Nazanin"/>
                <w:rtl/>
              </w:rPr>
              <w:t>منواکسید کربن</w:t>
            </w:r>
          </w:p>
        </w:tc>
      </w:tr>
      <w:tr w:rsidR="001123E4" w:rsidRPr="006177BC" w14:paraId="58F47086" w14:textId="77777777" w:rsidTr="001123E4">
        <w:trPr>
          <w:cantSplit/>
        </w:trPr>
        <w:tc>
          <w:tcPr>
            <w:tcW w:w="794" w:type="dxa"/>
          </w:tcPr>
          <w:p w14:paraId="4F1CBFC4" w14:textId="77777777" w:rsidR="001123E4" w:rsidRPr="006177BC" w:rsidRDefault="001123E4" w:rsidP="001123E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F597EC" w14:textId="77777777" w:rsidR="001123E4" w:rsidRPr="006177BC" w:rsidRDefault="001123E4" w:rsidP="001123E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D20AC9" w14:textId="27185971" w:rsidR="001123E4" w:rsidRPr="006177BC" w:rsidRDefault="001123E4" w:rsidP="001123E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B0947">
              <w:rPr>
                <w:rFonts w:cs="B Nazanin"/>
              </w:rPr>
              <w:t> </w:t>
            </w:r>
            <w:r w:rsidRPr="00FB0947">
              <w:rPr>
                <w:rFonts w:cs="B Nazanin"/>
                <w:b/>
                <w:bCs/>
                <w:rtl/>
              </w:rPr>
              <w:t xml:space="preserve">دی‌اکسید گوگرد </w:t>
            </w:r>
          </w:p>
        </w:tc>
      </w:tr>
      <w:tr w:rsidR="001123E4" w:rsidRPr="006177BC" w14:paraId="72D9ECD2" w14:textId="77777777" w:rsidTr="001123E4">
        <w:trPr>
          <w:cantSplit/>
        </w:trPr>
        <w:tc>
          <w:tcPr>
            <w:tcW w:w="794" w:type="dxa"/>
          </w:tcPr>
          <w:p w14:paraId="348DA4AA" w14:textId="77777777" w:rsidR="001123E4" w:rsidRPr="006177BC" w:rsidRDefault="001123E4" w:rsidP="001123E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F2DB62" w14:textId="77777777" w:rsidR="001123E4" w:rsidRPr="006177BC" w:rsidRDefault="001123E4" w:rsidP="001123E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D71F55" w14:textId="6C2C17AB" w:rsidR="001123E4" w:rsidRPr="006177BC" w:rsidRDefault="001123E4" w:rsidP="001123E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B0947">
              <w:rPr>
                <w:rFonts w:cs="B Nazanin"/>
                <w:rtl/>
              </w:rPr>
              <w:t>نیتروژن</w:t>
            </w:r>
          </w:p>
        </w:tc>
      </w:tr>
      <w:tr w:rsidR="001123E4" w:rsidRPr="006177BC" w14:paraId="664506E6" w14:textId="77777777" w:rsidTr="001123E4">
        <w:trPr>
          <w:cantSplit/>
        </w:trPr>
        <w:tc>
          <w:tcPr>
            <w:tcW w:w="794" w:type="dxa"/>
          </w:tcPr>
          <w:p w14:paraId="2D5F388A" w14:textId="77777777" w:rsidR="001123E4" w:rsidRPr="006177BC" w:rsidRDefault="001123E4" w:rsidP="001123E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08D08A" w14:textId="77777777" w:rsidR="001123E4" w:rsidRPr="006177BC" w:rsidRDefault="001123E4" w:rsidP="001123E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34FFC6" w14:textId="7294F03B" w:rsidR="001123E4" w:rsidRPr="006177BC" w:rsidRDefault="001123E4" w:rsidP="001123E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B0947">
              <w:rPr>
                <w:rFonts w:cs="B Nazanin"/>
                <w:rtl/>
              </w:rPr>
              <w:t>اکسیژن</w:t>
            </w:r>
          </w:p>
        </w:tc>
      </w:tr>
      <w:tr w:rsidR="00A83656" w:rsidRPr="006177BC" w14:paraId="610253CC" w14:textId="77777777" w:rsidTr="001123E4">
        <w:trPr>
          <w:cantSplit/>
        </w:trPr>
        <w:tc>
          <w:tcPr>
            <w:tcW w:w="794" w:type="dxa"/>
          </w:tcPr>
          <w:p w14:paraId="012699B3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E309F8" w14:textId="603F1A75" w:rsidR="00A83656" w:rsidRPr="006177BC" w:rsidRDefault="001123E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3155A336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759FEE58" w14:textId="77777777" w:rsidTr="00D2410D">
        <w:trPr>
          <w:cantSplit/>
        </w:trPr>
        <w:tc>
          <w:tcPr>
            <w:tcW w:w="794" w:type="dxa"/>
            <w:shd w:val="clear" w:color="auto" w:fill="auto"/>
          </w:tcPr>
          <w:p w14:paraId="3D6309E3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B7F16F1" w14:textId="4CA64093" w:rsidR="001218DE" w:rsidRPr="006177BC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D2410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="00D2410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6177BC" w:rsidRPr="006177BC" w14:paraId="5317CCA7" w14:textId="77777777" w:rsidTr="00D2410D">
        <w:trPr>
          <w:cantSplit/>
        </w:trPr>
        <w:tc>
          <w:tcPr>
            <w:tcW w:w="794" w:type="dxa"/>
          </w:tcPr>
          <w:p w14:paraId="13879B29" w14:textId="715DDCB7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5569B37E" w14:textId="6B6AD655" w:rsidR="001218DE" w:rsidRPr="00D2410D" w:rsidRDefault="00D2410D" w:rsidP="00D2410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2410D">
              <w:rPr>
                <w:rFonts w:asciiTheme="majorBidi" w:hAnsiTheme="majorBidi" w:cs="B Nazanin"/>
                <w:b/>
                <w:color w:val="000000" w:themeColor="text1"/>
                <w:rtl/>
              </w:rPr>
              <w:t>پدیده وارونگی هوا معمولاً در چه شرایطی رخ می‌دهد؟</w:t>
            </w:r>
          </w:p>
        </w:tc>
      </w:tr>
      <w:tr w:rsidR="00D2410D" w:rsidRPr="006177BC" w14:paraId="58581751" w14:textId="77777777" w:rsidTr="00D2410D">
        <w:trPr>
          <w:cantSplit/>
        </w:trPr>
        <w:tc>
          <w:tcPr>
            <w:tcW w:w="794" w:type="dxa"/>
          </w:tcPr>
          <w:p w14:paraId="53130160" w14:textId="77777777" w:rsidR="00D2410D" w:rsidRPr="006177BC" w:rsidRDefault="00D2410D" w:rsidP="00D241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28B07F" w14:textId="77777777" w:rsidR="00D2410D" w:rsidRPr="006177BC" w:rsidRDefault="00D2410D" w:rsidP="00D241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07ABD7" w14:textId="78845F08" w:rsidR="00D2410D" w:rsidRPr="006177BC" w:rsidRDefault="00D2410D" w:rsidP="00D2410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0136">
              <w:rPr>
                <w:rFonts w:cs="B Nazanin"/>
                <w:rtl/>
              </w:rPr>
              <w:t>روزهای آفتابی</w:t>
            </w:r>
          </w:p>
        </w:tc>
      </w:tr>
      <w:tr w:rsidR="00D2410D" w:rsidRPr="006177BC" w14:paraId="66D6E681" w14:textId="77777777" w:rsidTr="00D2410D">
        <w:trPr>
          <w:cantSplit/>
        </w:trPr>
        <w:tc>
          <w:tcPr>
            <w:tcW w:w="794" w:type="dxa"/>
          </w:tcPr>
          <w:p w14:paraId="468371D1" w14:textId="77777777" w:rsidR="00D2410D" w:rsidRPr="006177BC" w:rsidRDefault="00D2410D" w:rsidP="00D241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B24547" w14:textId="77777777" w:rsidR="00D2410D" w:rsidRPr="006177BC" w:rsidRDefault="00D2410D" w:rsidP="00D241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189347" w14:textId="2682809C" w:rsidR="00D2410D" w:rsidRPr="006177BC" w:rsidRDefault="00D2410D" w:rsidP="00D2410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0136">
              <w:rPr>
                <w:rFonts w:cs="B Nazanin"/>
                <w:b/>
                <w:bCs/>
                <w:rtl/>
              </w:rPr>
              <w:t xml:space="preserve">شب‌های آرام و بدون ابر زمستان </w:t>
            </w:r>
          </w:p>
        </w:tc>
      </w:tr>
      <w:tr w:rsidR="00D2410D" w:rsidRPr="006177BC" w14:paraId="46B72D2E" w14:textId="77777777" w:rsidTr="00D2410D">
        <w:trPr>
          <w:cantSplit/>
        </w:trPr>
        <w:tc>
          <w:tcPr>
            <w:tcW w:w="794" w:type="dxa"/>
          </w:tcPr>
          <w:p w14:paraId="5D55C94A" w14:textId="77777777" w:rsidR="00D2410D" w:rsidRPr="006177BC" w:rsidRDefault="00D2410D" w:rsidP="00D241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F180156" w14:textId="77777777" w:rsidR="00D2410D" w:rsidRPr="006177BC" w:rsidRDefault="00D2410D" w:rsidP="00D241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F817D6" w14:textId="778CB8A2" w:rsidR="00D2410D" w:rsidRPr="006177BC" w:rsidRDefault="00D2410D" w:rsidP="00D2410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0136">
              <w:rPr>
                <w:rFonts w:cs="B Nazanin"/>
                <w:rtl/>
              </w:rPr>
              <w:t>روزهای بارانی</w:t>
            </w:r>
          </w:p>
        </w:tc>
      </w:tr>
      <w:tr w:rsidR="00D2410D" w:rsidRPr="006177BC" w14:paraId="67836EFE" w14:textId="77777777" w:rsidTr="00D2410D">
        <w:trPr>
          <w:cantSplit/>
        </w:trPr>
        <w:tc>
          <w:tcPr>
            <w:tcW w:w="794" w:type="dxa"/>
          </w:tcPr>
          <w:p w14:paraId="7C4D1FA4" w14:textId="77777777" w:rsidR="00D2410D" w:rsidRPr="006177BC" w:rsidRDefault="00D2410D" w:rsidP="00D2410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C3BFEE" w14:textId="77777777" w:rsidR="00D2410D" w:rsidRPr="006177BC" w:rsidRDefault="00D2410D" w:rsidP="00D2410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A6CFEC" w14:textId="6C94287E" w:rsidR="00D2410D" w:rsidRPr="006177BC" w:rsidRDefault="00D2410D" w:rsidP="00D2410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0136">
              <w:rPr>
                <w:rFonts w:cs="B Nazanin"/>
                <w:rtl/>
              </w:rPr>
              <w:t>شب‌های طوفانی</w:t>
            </w:r>
          </w:p>
        </w:tc>
      </w:tr>
      <w:tr w:rsidR="00A83656" w:rsidRPr="006177BC" w14:paraId="04C0A470" w14:textId="77777777" w:rsidTr="00D2410D">
        <w:trPr>
          <w:cantSplit/>
        </w:trPr>
        <w:tc>
          <w:tcPr>
            <w:tcW w:w="794" w:type="dxa"/>
          </w:tcPr>
          <w:p w14:paraId="3845F372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9928D7" w14:textId="66265B0B" w:rsidR="00A83656" w:rsidRPr="006177BC" w:rsidRDefault="00D2410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6D71188E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0A0A32E0" w14:textId="77777777" w:rsidTr="00BC582A">
        <w:trPr>
          <w:cantSplit/>
        </w:trPr>
        <w:tc>
          <w:tcPr>
            <w:tcW w:w="794" w:type="dxa"/>
            <w:shd w:val="clear" w:color="auto" w:fill="auto"/>
          </w:tcPr>
          <w:p w14:paraId="26C7DE72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AD93C1" w14:textId="7A6AF4CD" w:rsidR="001218DE" w:rsidRPr="006177BC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C582A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="00BC582A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6177BC" w:rsidRPr="006177BC" w14:paraId="6EDBA40D" w14:textId="77777777" w:rsidTr="00BC582A">
        <w:trPr>
          <w:cantSplit/>
        </w:trPr>
        <w:tc>
          <w:tcPr>
            <w:tcW w:w="794" w:type="dxa"/>
          </w:tcPr>
          <w:p w14:paraId="444E7419" w14:textId="53A607B9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7D277C62" w14:textId="41287D24" w:rsidR="001218DE" w:rsidRPr="00BC582A" w:rsidRDefault="00BC582A" w:rsidP="00BC582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C582A">
              <w:rPr>
                <w:rFonts w:asciiTheme="majorBidi" w:hAnsiTheme="majorBidi" w:cs="B Nazanin"/>
                <w:b/>
                <w:color w:val="000000" w:themeColor="text1"/>
                <w:rtl/>
              </w:rPr>
              <w:t>منواکسید کربن چگونه باعث مسمومیت می‌شود؟</w:t>
            </w:r>
          </w:p>
        </w:tc>
      </w:tr>
      <w:tr w:rsidR="00BC582A" w:rsidRPr="006177BC" w14:paraId="7ABFBE12" w14:textId="77777777" w:rsidTr="00BC582A">
        <w:trPr>
          <w:cantSplit/>
        </w:trPr>
        <w:tc>
          <w:tcPr>
            <w:tcW w:w="794" w:type="dxa"/>
          </w:tcPr>
          <w:p w14:paraId="7B3168A7" w14:textId="77777777" w:rsidR="00BC582A" w:rsidRPr="006177BC" w:rsidRDefault="00BC582A" w:rsidP="00BC582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188B818" w14:textId="77777777" w:rsidR="00BC582A" w:rsidRPr="006177BC" w:rsidRDefault="00BC582A" w:rsidP="00BC58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0B3A12" w14:textId="122C4C6A" w:rsidR="00BC582A" w:rsidRPr="006177BC" w:rsidRDefault="00BC582A" w:rsidP="00BC58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33DF3">
              <w:rPr>
                <w:rFonts w:cs="B Nazanin"/>
                <w:rtl/>
              </w:rPr>
              <w:t>با تحریک ریه‌ها</w:t>
            </w:r>
          </w:p>
        </w:tc>
      </w:tr>
      <w:tr w:rsidR="00BC582A" w:rsidRPr="006177BC" w14:paraId="6627E9DD" w14:textId="77777777" w:rsidTr="00BC582A">
        <w:trPr>
          <w:cantSplit/>
        </w:trPr>
        <w:tc>
          <w:tcPr>
            <w:tcW w:w="794" w:type="dxa"/>
          </w:tcPr>
          <w:p w14:paraId="28EBAA35" w14:textId="77777777" w:rsidR="00BC582A" w:rsidRPr="006177BC" w:rsidRDefault="00BC582A" w:rsidP="00BC582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ED7BDB" w14:textId="77777777" w:rsidR="00BC582A" w:rsidRPr="006177BC" w:rsidRDefault="00BC582A" w:rsidP="00BC58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8B58122" w14:textId="4D278B42" w:rsidR="00BC582A" w:rsidRPr="006177BC" w:rsidRDefault="00BC582A" w:rsidP="00BC58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33DF3">
              <w:rPr>
                <w:rFonts w:cs="B Nazanin"/>
              </w:rPr>
              <w:t> </w:t>
            </w:r>
            <w:r w:rsidRPr="00F33DF3">
              <w:rPr>
                <w:rFonts w:cs="B Nazanin"/>
                <w:b/>
                <w:bCs/>
                <w:rtl/>
              </w:rPr>
              <w:t xml:space="preserve">با ترکیب سریع‌تر با هموگلوبین نسبت به اکسیژن </w:t>
            </w:r>
          </w:p>
        </w:tc>
      </w:tr>
      <w:tr w:rsidR="00BC582A" w:rsidRPr="006177BC" w14:paraId="5CC8FC44" w14:textId="77777777" w:rsidTr="00BC582A">
        <w:trPr>
          <w:cantSplit/>
        </w:trPr>
        <w:tc>
          <w:tcPr>
            <w:tcW w:w="794" w:type="dxa"/>
          </w:tcPr>
          <w:p w14:paraId="2443AE82" w14:textId="77777777" w:rsidR="00BC582A" w:rsidRPr="006177BC" w:rsidRDefault="00BC582A" w:rsidP="00BC582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38A884B" w14:textId="77777777" w:rsidR="00BC582A" w:rsidRPr="006177BC" w:rsidRDefault="00BC582A" w:rsidP="00BC58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9B81A3" w14:textId="01164EA7" w:rsidR="00BC582A" w:rsidRPr="006177BC" w:rsidRDefault="00BC582A" w:rsidP="00BC58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33DF3">
              <w:rPr>
                <w:rFonts w:cs="B Nazanin"/>
                <w:rtl/>
              </w:rPr>
              <w:t>با ایجاد باران اسیدی</w:t>
            </w:r>
          </w:p>
        </w:tc>
      </w:tr>
      <w:tr w:rsidR="00BC582A" w:rsidRPr="006177BC" w14:paraId="672DA730" w14:textId="77777777" w:rsidTr="00BC582A">
        <w:trPr>
          <w:cantSplit/>
        </w:trPr>
        <w:tc>
          <w:tcPr>
            <w:tcW w:w="794" w:type="dxa"/>
          </w:tcPr>
          <w:p w14:paraId="2582A36F" w14:textId="77777777" w:rsidR="00BC582A" w:rsidRPr="006177BC" w:rsidRDefault="00BC582A" w:rsidP="00BC582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C48DED" w14:textId="77777777" w:rsidR="00BC582A" w:rsidRPr="006177BC" w:rsidRDefault="00BC582A" w:rsidP="00BC58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858434" w14:textId="4FD410D1" w:rsidR="00BC582A" w:rsidRPr="006177BC" w:rsidRDefault="00BC582A" w:rsidP="00BC58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33DF3">
              <w:rPr>
                <w:rFonts w:cs="B Nazanin"/>
                <w:rtl/>
              </w:rPr>
              <w:t>با تخریب لایه ازن</w:t>
            </w:r>
          </w:p>
        </w:tc>
      </w:tr>
      <w:tr w:rsidR="00A83656" w:rsidRPr="006177BC" w14:paraId="1C0CC664" w14:textId="77777777" w:rsidTr="00BC582A">
        <w:trPr>
          <w:cantSplit/>
        </w:trPr>
        <w:tc>
          <w:tcPr>
            <w:tcW w:w="794" w:type="dxa"/>
          </w:tcPr>
          <w:p w14:paraId="5D73D6A5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FFE5B99" w14:textId="708A983C" w:rsidR="00A83656" w:rsidRPr="006177BC" w:rsidRDefault="00BC582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31239A95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4A20C7E8" w14:textId="77777777" w:rsidTr="00A21EA4">
        <w:trPr>
          <w:cantSplit/>
        </w:trPr>
        <w:tc>
          <w:tcPr>
            <w:tcW w:w="794" w:type="dxa"/>
            <w:shd w:val="clear" w:color="auto" w:fill="auto"/>
          </w:tcPr>
          <w:p w14:paraId="3DEE1F12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2AC051" w14:textId="58FCDCC6" w:rsidR="001218DE" w:rsidRPr="006177BC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A21EA4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="00A21EA4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تغییرات اقلیمی</w:t>
            </w:r>
          </w:p>
        </w:tc>
      </w:tr>
      <w:tr w:rsidR="006177BC" w:rsidRPr="006177BC" w14:paraId="2C38F5D1" w14:textId="77777777" w:rsidTr="00A21EA4">
        <w:trPr>
          <w:cantSplit/>
        </w:trPr>
        <w:tc>
          <w:tcPr>
            <w:tcW w:w="794" w:type="dxa"/>
          </w:tcPr>
          <w:p w14:paraId="66A1D915" w14:textId="3DC2B383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4E54F49C" w14:textId="2222E502" w:rsidR="001218DE" w:rsidRPr="00A21EA4" w:rsidRDefault="00A21EA4" w:rsidP="00A21EA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21EA4">
              <w:rPr>
                <w:rFonts w:asciiTheme="majorBidi" w:hAnsiTheme="majorBidi" w:cs="B Nazanin"/>
                <w:b/>
                <w:color w:val="000000" w:themeColor="text1"/>
                <w:rtl/>
              </w:rPr>
              <w:t>کدام آلاینده ثانویه از واکنش آلاینده‌های اولیه با نور خورشید تشکیل می‌شود؟</w:t>
            </w:r>
          </w:p>
        </w:tc>
      </w:tr>
      <w:tr w:rsidR="00A21EA4" w:rsidRPr="006177BC" w14:paraId="038E5069" w14:textId="77777777" w:rsidTr="00A21EA4">
        <w:trPr>
          <w:cantSplit/>
        </w:trPr>
        <w:tc>
          <w:tcPr>
            <w:tcW w:w="794" w:type="dxa"/>
          </w:tcPr>
          <w:p w14:paraId="203B110B" w14:textId="77777777" w:rsidR="00A21EA4" w:rsidRPr="006177BC" w:rsidRDefault="00A21EA4" w:rsidP="00A21EA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099CBA" w14:textId="77777777" w:rsidR="00A21EA4" w:rsidRPr="006177BC" w:rsidRDefault="00A21EA4" w:rsidP="00A21E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CE5B38" w14:textId="2D2325B7" w:rsidR="00A21EA4" w:rsidRPr="006177BC" w:rsidRDefault="00A21EA4" w:rsidP="00A21EA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F2BE1">
              <w:rPr>
                <w:rFonts w:cs="B Nazanin"/>
                <w:rtl/>
              </w:rPr>
              <w:t>دی‌اکسید گوگرد</w:t>
            </w:r>
          </w:p>
        </w:tc>
      </w:tr>
      <w:tr w:rsidR="00A21EA4" w:rsidRPr="006177BC" w14:paraId="0AF367F0" w14:textId="77777777" w:rsidTr="00A21EA4">
        <w:trPr>
          <w:cantSplit/>
        </w:trPr>
        <w:tc>
          <w:tcPr>
            <w:tcW w:w="794" w:type="dxa"/>
          </w:tcPr>
          <w:p w14:paraId="05AF7030" w14:textId="77777777" w:rsidR="00A21EA4" w:rsidRPr="006177BC" w:rsidRDefault="00A21EA4" w:rsidP="00A21EA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6FA313" w14:textId="77777777" w:rsidR="00A21EA4" w:rsidRPr="006177BC" w:rsidRDefault="00A21EA4" w:rsidP="00A21E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CFEE3C" w14:textId="56DD4B1D" w:rsidR="00A21EA4" w:rsidRPr="006177BC" w:rsidRDefault="00A21EA4" w:rsidP="00A21EA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F2BE1">
              <w:rPr>
                <w:rFonts w:cs="B Nazanin"/>
                <w:rtl/>
              </w:rPr>
              <w:t>منواکسید کربن</w:t>
            </w:r>
          </w:p>
        </w:tc>
      </w:tr>
      <w:tr w:rsidR="00A21EA4" w:rsidRPr="006177BC" w14:paraId="603330B2" w14:textId="77777777" w:rsidTr="00A21EA4">
        <w:trPr>
          <w:cantSplit/>
        </w:trPr>
        <w:tc>
          <w:tcPr>
            <w:tcW w:w="794" w:type="dxa"/>
          </w:tcPr>
          <w:p w14:paraId="36E72AA5" w14:textId="77777777" w:rsidR="00A21EA4" w:rsidRPr="006177BC" w:rsidRDefault="00A21EA4" w:rsidP="00A21EA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5BC838" w14:textId="77777777" w:rsidR="00A21EA4" w:rsidRPr="006177BC" w:rsidRDefault="00A21EA4" w:rsidP="00A21E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1CE2BD" w14:textId="02977F8A" w:rsidR="00A21EA4" w:rsidRPr="006177BC" w:rsidRDefault="00A21EA4" w:rsidP="00A21EA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F2BE1">
              <w:rPr>
                <w:rFonts w:cs="B Nazanin"/>
                <w:b/>
                <w:bCs/>
                <w:rtl/>
              </w:rPr>
              <w:t xml:space="preserve">ازن </w:t>
            </w:r>
          </w:p>
        </w:tc>
      </w:tr>
      <w:tr w:rsidR="00A21EA4" w:rsidRPr="006177BC" w14:paraId="52B98CE5" w14:textId="77777777" w:rsidTr="00A21EA4">
        <w:trPr>
          <w:cantSplit/>
        </w:trPr>
        <w:tc>
          <w:tcPr>
            <w:tcW w:w="794" w:type="dxa"/>
          </w:tcPr>
          <w:p w14:paraId="26DFF3CF" w14:textId="77777777" w:rsidR="00A21EA4" w:rsidRPr="006177BC" w:rsidRDefault="00A21EA4" w:rsidP="00A21EA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990930" w14:textId="77777777" w:rsidR="00A21EA4" w:rsidRPr="006177BC" w:rsidRDefault="00A21EA4" w:rsidP="00A21EA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027119" w14:textId="0904891C" w:rsidR="00A21EA4" w:rsidRPr="006177BC" w:rsidRDefault="00A21EA4" w:rsidP="00A21EA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F2BE1">
              <w:rPr>
                <w:rFonts w:cs="B Nazanin"/>
                <w:rtl/>
              </w:rPr>
              <w:t>نیتروژن</w:t>
            </w:r>
          </w:p>
        </w:tc>
      </w:tr>
      <w:tr w:rsidR="00A83656" w:rsidRPr="006177BC" w14:paraId="0161357D" w14:textId="77777777" w:rsidTr="00A21EA4">
        <w:trPr>
          <w:cantSplit/>
        </w:trPr>
        <w:tc>
          <w:tcPr>
            <w:tcW w:w="794" w:type="dxa"/>
          </w:tcPr>
          <w:p w14:paraId="335F0B9A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4CE7B0" w14:textId="356428EB" w:rsidR="00A83656" w:rsidRPr="006177BC" w:rsidRDefault="00A21EA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بسته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آموزش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سواد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مح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ط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1B3610"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  <w:t>ز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1B3610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</w:rPr>
              <w:t>ست</w:t>
            </w:r>
            <w:r w:rsidRPr="001B361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</w:tbl>
    <w:p w14:paraId="094DBB21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42A43D99" w14:textId="77777777" w:rsidTr="00984D84">
        <w:trPr>
          <w:cantSplit/>
        </w:trPr>
        <w:tc>
          <w:tcPr>
            <w:tcW w:w="794" w:type="dxa"/>
            <w:shd w:val="clear" w:color="auto" w:fill="auto"/>
          </w:tcPr>
          <w:p w14:paraId="061095BE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4D5435" w14:textId="23C3AA6A" w:rsidR="001218DE" w:rsidRPr="00984D84" w:rsidRDefault="00174532" w:rsidP="00984D8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984D84" w:rsidRPr="00984D84">
              <w:rPr>
                <w:rFonts w:asciiTheme="minorHAnsi" w:eastAsiaTheme="minorHAnsi" w:hAnsiTheme="minorHAnsi" w:cs="B Nazanin"/>
                <w:b/>
                <w:bCs w:val="0"/>
                <w:kern w:val="2"/>
                <w:rtl/>
                <w14:ligatures w14:val="standardContextual"/>
              </w:rPr>
              <w:t xml:space="preserve"> </w:t>
            </w:r>
            <w:r w:rsidR="00984D84" w:rsidRPr="00984D84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05F0F089" w14:textId="77777777" w:rsidTr="00984D84">
        <w:trPr>
          <w:cantSplit/>
        </w:trPr>
        <w:tc>
          <w:tcPr>
            <w:tcW w:w="794" w:type="dxa"/>
          </w:tcPr>
          <w:p w14:paraId="31DBEB8D" w14:textId="43E0C054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58B72AC7" w14:textId="46513727" w:rsidR="001218DE" w:rsidRPr="006177BC" w:rsidRDefault="00984D84" w:rsidP="00984D8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84D84">
              <w:rPr>
                <w:rFonts w:asciiTheme="majorBidi" w:hAnsiTheme="majorBidi" w:cs="B Nazanin"/>
                <w:b/>
                <w:color w:val="000000" w:themeColor="text1"/>
                <w:rtl/>
              </w:rPr>
              <w:t>کدام عامل در تخریب لایه ازن نقش دارد؟</w:t>
            </w:r>
          </w:p>
        </w:tc>
      </w:tr>
      <w:tr w:rsidR="00984D84" w:rsidRPr="006177BC" w14:paraId="43315243" w14:textId="77777777" w:rsidTr="00984D84">
        <w:trPr>
          <w:cantSplit/>
        </w:trPr>
        <w:tc>
          <w:tcPr>
            <w:tcW w:w="794" w:type="dxa"/>
          </w:tcPr>
          <w:p w14:paraId="07485BE4" w14:textId="77777777" w:rsidR="00984D84" w:rsidRPr="006177BC" w:rsidRDefault="00984D84" w:rsidP="00984D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F9DC11" w14:textId="77777777" w:rsidR="00984D84" w:rsidRPr="006177BC" w:rsidRDefault="00984D84" w:rsidP="00984D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7C78C0" w14:textId="589BCAF7" w:rsidR="00984D84" w:rsidRPr="006177BC" w:rsidRDefault="00984D84" w:rsidP="00984D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17D91">
              <w:rPr>
                <w:rFonts w:cs="B Nazanin"/>
                <w:rtl/>
              </w:rPr>
              <w:t>دی‌اکسید کربن</w:t>
            </w:r>
          </w:p>
        </w:tc>
      </w:tr>
      <w:tr w:rsidR="00984D84" w:rsidRPr="006177BC" w14:paraId="6A38418A" w14:textId="77777777" w:rsidTr="00984D84">
        <w:trPr>
          <w:cantSplit/>
        </w:trPr>
        <w:tc>
          <w:tcPr>
            <w:tcW w:w="794" w:type="dxa"/>
          </w:tcPr>
          <w:p w14:paraId="562DBF90" w14:textId="77777777" w:rsidR="00984D84" w:rsidRPr="006177BC" w:rsidRDefault="00984D84" w:rsidP="00984D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41ACE61" w14:textId="77777777" w:rsidR="00984D84" w:rsidRPr="006177BC" w:rsidRDefault="00984D84" w:rsidP="00984D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36C3BA1" w14:textId="6BC6426A" w:rsidR="00984D84" w:rsidRPr="006177BC" w:rsidRDefault="00984D84" w:rsidP="00984D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17D91">
              <w:rPr>
                <w:rFonts w:cs="B Nazanin"/>
                <w:rtl/>
              </w:rPr>
              <w:t>ب</w:t>
            </w:r>
            <w:r w:rsidRPr="00A17D91">
              <w:rPr>
                <w:rFonts w:cs="B Nazanin" w:hint="cs"/>
                <w:rtl/>
              </w:rPr>
              <w:t>)</w:t>
            </w:r>
            <w:r w:rsidRPr="00A17D91">
              <w:rPr>
                <w:rFonts w:cs="B Nazanin"/>
              </w:rPr>
              <w:t> </w:t>
            </w:r>
            <w:r w:rsidRPr="00A17D91">
              <w:rPr>
                <w:rFonts w:cs="B Nazanin"/>
                <w:b/>
                <w:bCs/>
                <w:rtl/>
              </w:rPr>
              <w:t>کلروفلوروکربن‌ها</w:t>
            </w:r>
            <w:r w:rsidRPr="00A17D91">
              <w:rPr>
                <w:rFonts w:cs="B Nazanin" w:hint="cs"/>
                <w:b/>
                <w:bCs/>
                <w:rtl/>
              </w:rPr>
              <w:t xml:space="preserve"> </w:t>
            </w:r>
            <w:r w:rsidRPr="00A17D91">
              <w:rPr>
                <w:rFonts w:cs="B Nazanin"/>
                <w:b/>
                <w:bCs/>
              </w:rPr>
              <w:t xml:space="preserve"> (CFCs)</w:t>
            </w:r>
          </w:p>
        </w:tc>
      </w:tr>
      <w:tr w:rsidR="00984D84" w:rsidRPr="006177BC" w14:paraId="7FA45F56" w14:textId="77777777" w:rsidTr="00984D84">
        <w:trPr>
          <w:cantSplit/>
        </w:trPr>
        <w:tc>
          <w:tcPr>
            <w:tcW w:w="794" w:type="dxa"/>
          </w:tcPr>
          <w:p w14:paraId="0B3731DD" w14:textId="77777777" w:rsidR="00984D84" w:rsidRPr="006177BC" w:rsidRDefault="00984D84" w:rsidP="00984D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809FE2" w14:textId="77777777" w:rsidR="00984D84" w:rsidRPr="006177BC" w:rsidRDefault="00984D84" w:rsidP="00984D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828E92" w14:textId="2FEED0CC" w:rsidR="00984D84" w:rsidRPr="006177BC" w:rsidRDefault="00984D84" w:rsidP="00984D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17D91">
              <w:rPr>
                <w:rFonts w:cs="B Nazanin"/>
                <w:rtl/>
              </w:rPr>
              <w:t>ج) اکسیژن</w:t>
            </w:r>
          </w:p>
        </w:tc>
      </w:tr>
      <w:tr w:rsidR="00984D84" w:rsidRPr="006177BC" w14:paraId="042DA580" w14:textId="77777777" w:rsidTr="00984D84">
        <w:trPr>
          <w:cantSplit/>
        </w:trPr>
        <w:tc>
          <w:tcPr>
            <w:tcW w:w="794" w:type="dxa"/>
          </w:tcPr>
          <w:p w14:paraId="5FEA6073" w14:textId="77777777" w:rsidR="00984D84" w:rsidRPr="006177BC" w:rsidRDefault="00984D84" w:rsidP="00984D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82FF82" w14:textId="77777777" w:rsidR="00984D84" w:rsidRPr="006177BC" w:rsidRDefault="00984D84" w:rsidP="00984D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90EEFF" w14:textId="77CCF859" w:rsidR="00984D84" w:rsidRPr="006177BC" w:rsidRDefault="00984D84" w:rsidP="00984D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17D91">
              <w:rPr>
                <w:rFonts w:cs="B Nazanin"/>
                <w:rtl/>
              </w:rPr>
              <w:t>د) نیتروژن</w:t>
            </w:r>
          </w:p>
        </w:tc>
      </w:tr>
      <w:tr w:rsidR="00A83656" w:rsidRPr="006177BC" w14:paraId="6017DFED" w14:textId="77777777" w:rsidTr="00984D84">
        <w:trPr>
          <w:cantSplit/>
        </w:trPr>
        <w:tc>
          <w:tcPr>
            <w:tcW w:w="794" w:type="dxa"/>
          </w:tcPr>
          <w:p w14:paraId="6632D273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6C07366" w14:textId="0A956F84" w:rsidR="00A83656" w:rsidRPr="006177BC" w:rsidRDefault="005860E6" w:rsidP="005860E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5860E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5860E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5860E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5860E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5860E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5860E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5860E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0EF67911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8858194" w14:textId="77777777" w:rsidTr="005860E6">
        <w:trPr>
          <w:cantSplit/>
        </w:trPr>
        <w:tc>
          <w:tcPr>
            <w:tcW w:w="794" w:type="dxa"/>
            <w:shd w:val="clear" w:color="auto" w:fill="auto"/>
          </w:tcPr>
          <w:p w14:paraId="208F3F38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790A1B" w14:textId="589E386A" w:rsidR="001218DE" w:rsidRPr="006177BC" w:rsidRDefault="00174532" w:rsidP="005860E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5860E6" w:rsidRPr="005860E6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5860E6"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6DC7B255" w14:textId="77777777" w:rsidTr="005860E6">
        <w:trPr>
          <w:cantSplit/>
        </w:trPr>
        <w:tc>
          <w:tcPr>
            <w:tcW w:w="794" w:type="dxa"/>
          </w:tcPr>
          <w:p w14:paraId="64C8E773" w14:textId="52126EA0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3D6F316B" w14:textId="610ECA25" w:rsidR="001218DE" w:rsidRPr="005860E6" w:rsidRDefault="005860E6" w:rsidP="005860E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860E6">
              <w:rPr>
                <w:rFonts w:asciiTheme="majorBidi" w:hAnsiTheme="majorBidi" w:cs="B Nazanin"/>
                <w:b/>
                <w:color w:val="000000" w:themeColor="text1"/>
                <w:rtl/>
              </w:rPr>
              <w:t>کدام پدیده باعث کاهش دید افقی به ۱-۲ کیلومتر می‌شود؟</w:t>
            </w:r>
          </w:p>
        </w:tc>
      </w:tr>
      <w:tr w:rsidR="005860E6" w:rsidRPr="006177BC" w14:paraId="5010D817" w14:textId="77777777" w:rsidTr="005860E6">
        <w:trPr>
          <w:cantSplit/>
        </w:trPr>
        <w:tc>
          <w:tcPr>
            <w:tcW w:w="794" w:type="dxa"/>
          </w:tcPr>
          <w:p w14:paraId="21114644" w14:textId="77777777" w:rsidR="005860E6" w:rsidRPr="006177BC" w:rsidRDefault="005860E6" w:rsidP="005860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C15B06" w14:textId="77777777" w:rsidR="005860E6" w:rsidRPr="006177BC" w:rsidRDefault="005860E6" w:rsidP="005860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CDB11F" w14:textId="3460B002" w:rsidR="005860E6" w:rsidRPr="006177BC" w:rsidRDefault="005860E6" w:rsidP="005860E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973FA">
              <w:rPr>
                <w:rFonts w:cs="B Nazanin"/>
                <w:rtl/>
              </w:rPr>
              <w:t>باران اسیدی</w:t>
            </w:r>
          </w:p>
        </w:tc>
      </w:tr>
      <w:tr w:rsidR="005860E6" w:rsidRPr="006177BC" w14:paraId="64F000F6" w14:textId="77777777" w:rsidTr="005860E6">
        <w:trPr>
          <w:cantSplit/>
        </w:trPr>
        <w:tc>
          <w:tcPr>
            <w:tcW w:w="794" w:type="dxa"/>
          </w:tcPr>
          <w:p w14:paraId="313EBE6D" w14:textId="77777777" w:rsidR="005860E6" w:rsidRPr="006177BC" w:rsidRDefault="005860E6" w:rsidP="005860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F1C2DCB" w14:textId="77777777" w:rsidR="005860E6" w:rsidRPr="006177BC" w:rsidRDefault="005860E6" w:rsidP="005860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15A88E" w14:textId="02936664" w:rsidR="005860E6" w:rsidRPr="006177BC" w:rsidRDefault="005860E6" w:rsidP="005860E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973FA">
              <w:rPr>
                <w:rFonts w:cs="B Nazanin"/>
                <w:b/>
                <w:bCs/>
                <w:rtl/>
              </w:rPr>
              <w:t xml:space="preserve">ریزگرد </w:t>
            </w:r>
          </w:p>
        </w:tc>
      </w:tr>
      <w:tr w:rsidR="005860E6" w:rsidRPr="006177BC" w14:paraId="49EAB06E" w14:textId="77777777" w:rsidTr="005860E6">
        <w:trPr>
          <w:cantSplit/>
        </w:trPr>
        <w:tc>
          <w:tcPr>
            <w:tcW w:w="794" w:type="dxa"/>
          </w:tcPr>
          <w:p w14:paraId="6661D21A" w14:textId="77777777" w:rsidR="005860E6" w:rsidRPr="006177BC" w:rsidRDefault="005860E6" w:rsidP="005860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C62F7F" w14:textId="77777777" w:rsidR="005860E6" w:rsidRPr="006177BC" w:rsidRDefault="005860E6" w:rsidP="005860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19053C" w14:textId="6BCBB0C4" w:rsidR="005860E6" w:rsidRPr="006177BC" w:rsidRDefault="005860E6" w:rsidP="005860E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973FA">
              <w:rPr>
                <w:rFonts w:cs="B Nazanin"/>
                <w:rtl/>
              </w:rPr>
              <w:t>وارونگی هوا</w:t>
            </w:r>
          </w:p>
        </w:tc>
      </w:tr>
      <w:tr w:rsidR="005860E6" w:rsidRPr="006177BC" w14:paraId="41F90F26" w14:textId="77777777" w:rsidTr="005860E6">
        <w:trPr>
          <w:cantSplit/>
        </w:trPr>
        <w:tc>
          <w:tcPr>
            <w:tcW w:w="794" w:type="dxa"/>
          </w:tcPr>
          <w:p w14:paraId="4B7F3970" w14:textId="77777777" w:rsidR="005860E6" w:rsidRPr="006177BC" w:rsidRDefault="005860E6" w:rsidP="005860E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CB507B" w14:textId="77777777" w:rsidR="005860E6" w:rsidRPr="006177BC" w:rsidRDefault="005860E6" w:rsidP="005860E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DB73E0" w14:textId="00493004" w:rsidR="005860E6" w:rsidRPr="006177BC" w:rsidRDefault="005860E6" w:rsidP="005860E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973FA">
              <w:rPr>
                <w:rFonts w:cs="B Nazanin"/>
                <w:rtl/>
              </w:rPr>
              <w:t>شفق قطبی</w:t>
            </w:r>
          </w:p>
        </w:tc>
      </w:tr>
      <w:tr w:rsidR="00A83656" w:rsidRPr="006177BC" w14:paraId="3F188FC8" w14:textId="77777777" w:rsidTr="005860E6">
        <w:trPr>
          <w:cantSplit/>
        </w:trPr>
        <w:tc>
          <w:tcPr>
            <w:tcW w:w="794" w:type="dxa"/>
          </w:tcPr>
          <w:p w14:paraId="0AC6F62E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DF003B" w14:textId="61A4081F" w:rsidR="00A83656" w:rsidRPr="006177BC" w:rsidRDefault="005860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5860E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5860E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5860E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5860E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5860E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5860E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5860E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2C50B5E9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5BB824E7" w14:textId="77777777" w:rsidTr="00656888">
        <w:trPr>
          <w:cantSplit/>
        </w:trPr>
        <w:tc>
          <w:tcPr>
            <w:tcW w:w="794" w:type="dxa"/>
            <w:shd w:val="clear" w:color="auto" w:fill="auto"/>
          </w:tcPr>
          <w:p w14:paraId="2F5F85B6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995754" w14:textId="5CD828AA" w:rsidR="001218DE" w:rsidRPr="006177BC" w:rsidRDefault="00174532" w:rsidP="005860E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5860E6" w:rsidRPr="005860E6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5860E6"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034611D3" w14:textId="77777777" w:rsidTr="00656888">
        <w:trPr>
          <w:cantSplit/>
        </w:trPr>
        <w:tc>
          <w:tcPr>
            <w:tcW w:w="794" w:type="dxa"/>
          </w:tcPr>
          <w:p w14:paraId="426CA7A1" w14:textId="74873E40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6E4C6185" w14:textId="4B65D4B7" w:rsidR="001218DE" w:rsidRPr="00656888" w:rsidRDefault="00656888" w:rsidP="0065688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56888">
              <w:rPr>
                <w:rFonts w:asciiTheme="majorBidi" w:hAnsiTheme="majorBidi" w:cs="B Nazanin"/>
                <w:b/>
                <w:color w:val="000000" w:themeColor="text1"/>
                <w:rtl/>
              </w:rPr>
              <w:t>کدام گاز در غلظت‌های بالا باعث تحریک ریه و برونشیت می‌شود؟</w:t>
            </w:r>
          </w:p>
        </w:tc>
      </w:tr>
      <w:tr w:rsidR="00656888" w:rsidRPr="006177BC" w14:paraId="55324203" w14:textId="77777777" w:rsidTr="00656888">
        <w:trPr>
          <w:cantSplit/>
        </w:trPr>
        <w:tc>
          <w:tcPr>
            <w:tcW w:w="794" w:type="dxa"/>
          </w:tcPr>
          <w:p w14:paraId="32266B59" w14:textId="77777777" w:rsidR="00656888" w:rsidRPr="006177BC" w:rsidRDefault="00656888" w:rsidP="006568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6F108CF" w14:textId="77777777" w:rsidR="00656888" w:rsidRPr="006177BC" w:rsidRDefault="00656888" w:rsidP="006568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EB9EA6" w14:textId="326030DA" w:rsidR="00656888" w:rsidRPr="006177BC" w:rsidRDefault="00656888" w:rsidP="0065688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92428">
              <w:rPr>
                <w:rFonts w:cs="B Nazanin"/>
                <w:rtl/>
              </w:rPr>
              <w:t>نیتروژن</w:t>
            </w:r>
          </w:p>
        </w:tc>
      </w:tr>
      <w:tr w:rsidR="00656888" w:rsidRPr="006177BC" w14:paraId="1C4BB2B2" w14:textId="77777777" w:rsidTr="00656888">
        <w:trPr>
          <w:cantSplit/>
        </w:trPr>
        <w:tc>
          <w:tcPr>
            <w:tcW w:w="794" w:type="dxa"/>
          </w:tcPr>
          <w:p w14:paraId="041B42A9" w14:textId="77777777" w:rsidR="00656888" w:rsidRPr="006177BC" w:rsidRDefault="00656888" w:rsidP="006568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D91182" w14:textId="77777777" w:rsidR="00656888" w:rsidRPr="006177BC" w:rsidRDefault="00656888" w:rsidP="006568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815FF9" w14:textId="72BC4F2B" w:rsidR="00656888" w:rsidRPr="006177BC" w:rsidRDefault="00656888" w:rsidP="0065688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92428">
              <w:rPr>
                <w:rFonts w:cs="B Nazanin"/>
                <w:b/>
                <w:bCs/>
                <w:rtl/>
              </w:rPr>
              <w:t xml:space="preserve">دی‌اکسید گوگرد </w:t>
            </w:r>
          </w:p>
        </w:tc>
      </w:tr>
      <w:tr w:rsidR="00656888" w:rsidRPr="006177BC" w14:paraId="7992F04F" w14:textId="77777777" w:rsidTr="00656888">
        <w:trPr>
          <w:cantSplit/>
        </w:trPr>
        <w:tc>
          <w:tcPr>
            <w:tcW w:w="794" w:type="dxa"/>
          </w:tcPr>
          <w:p w14:paraId="1F1304F9" w14:textId="77777777" w:rsidR="00656888" w:rsidRPr="006177BC" w:rsidRDefault="00656888" w:rsidP="006568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7B281AD" w14:textId="77777777" w:rsidR="00656888" w:rsidRPr="006177BC" w:rsidRDefault="00656888" w:rsidP="006568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6258CAF" w14:textId="3D36262C" w:rsidR="00656888" w:rsidRPr="006177BC" w:rsidRDefault="00656888" w:rsidP="0065688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92428">
              <w:rPr>
                <w:rFonts w:cs="B Nazanin"/>
                <w:rtl/>
              </w:rPr>
              <w:t>اکسیژن</w:t>
            </w:r>
          </w:p>
        </w:tc>
      </w:tr>
      <w:tr w:rsidR="00656888" w:rsidRPr="006177BC" w14:paraId="3DF45672" w14:textId="77777777" w:rsidTr="00656888">
        <w:trPr>
          <w:cantSplit/>
        </w:trPr>
        <w:tc>
          <w:tcPr>
            <w:tcW w:w="794" w:type="dxa"/>
          </w:tcPr>
          <w:p w14:paraId="151A05A1" w14:textId="77777777" w:rsidR="00656888" w:rsidRPr="006177BC" w:rsidRDefault="00656888" w:rsidP="0065688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256BFF1" w14:textId="77777777" w:rsidR="00656888" w:rsidRPr="006177BC" w:rsidRDefault="00656888" w:rsidP="0065688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0E3AD8" w14:textId="61634212" w:rsidR="00656888" w:rsidRPr="006177BC" w:rsidRDefault="00656888" w:rsidP="0065688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92428">
              <w:rPr>
                <w:rFonts w:cs="B Nazanin"/>
                <w:rtl/>
              </w:rPr>
              <w:t>آرگون</w:t>
            </w:r>
          </w:p>
        </w:tc>
      </w:tr>
      <w:tr w:rsidR="00A83656" w:rsidRPr="006177BC" w14:paraId="5DAE91E1" w14:textId="77777777" w:rsidTr="00656888">
        <w:trPr>
          <w:cantSplit/>
        </w:trPr>
        <w:tc>
          <w:tcPr>
            <w:tcW w:w="794" w:type="dxa"/>
          </w:tcPr>
          <w:p w14:paraId="61A5357E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021A10" w14:textId="2F44E4BD" w:rsidR="00A83656" w:rsidRPr="006177BC" w:rsidRDefault="00AE533E" w:rsidP="00AE53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E533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E533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0D1F5C2D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1B68D496" w14:textId="77777777" w:rsidTr="005377B6">
        <w:trPr>
          <w:cantSplit/>
        </w:trPr>
        <w:tc>
          <w:tcPr>
            <w:tcW w:w="794" w:type="dxa"/>
            <w:shd w:val="clear" w:color="auto" w:fill="auto"/>
          </w:tcPr>
          <w:p w14:paraId="071FF25C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FA155E3" w14:textId="7419A9E0" w:rsidR="001218DE" w:rsidRPr="006177BC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8835E4"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="008835E4"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644C1C60" w14:textId="77777777" w:rsidTr="005377B6">
        <w:trPr>
          <w:cantSplit/>
        </w:trPr>
        <w:tc>
          <w:tcPr>
            <w:tcW w:w="794" w:type="dxa"/>
          </w:tcPr>
          <w:p w14:paraId="1FB0405B" w14:textId="21457516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20E74B9A" w14:textId="785632B7" w:rsidR="001218DE" w:rsidRPr="008835E4" w:rsidRDefault="008835E4" w:rsidP="008835E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35E4">
              <w:rPr>
                <w:rFonts w:asciiTheme="majorBidi" w:hAnsiTheme="majorBidi" w:cs="B Nazanin"/>
                <w:b/>
                <w:color w:val="000000" w:themeColor="text1"/>
                <w:rtl/>
              </w:rPr>
              <w:t>اشعه ماورای بنفش</w:t>
            </w:r>
            <w:r w:rsidRPr="008835E4">
              <w:rPr>
                <w:rFonts w:asciiTheme="majorBidi" w:hAnsiTheme="majorBidi" w:cs="B Nazanin"/>
                <w:b/>
                <w:color w:val="000000" w:themeColor="text1"/>
              </w:rPr>
              <w:t xml:space="preserve"> (UV) </w:t>
            </w:r>
            <w:r w:rsidRPr="008835E4">
              <w:rPr>
                <w:rFonts w:asciiTheme="majorBidi" w:hAnsiTheme="majorBidi" w:cs="B Nazanin"/>
                <w:b/>
                <w:color w:val="000000" w:themeColor="text1"/>
                <w:rtl/>
              </w:rPr>
              <w:t>بیشتر توسط کدام لایه جو جذب می‌شود؟</w:t>
            </w:r>
          </w:p>
        </w:tc>
      </w:tr>
      <w:tr w:rsidR="005377B6" w:rsidRPr="006177BC" w14:paraId="52917FFC" w14:textId="77777777" w:rsidTr="005377B6">
        <w:trPr>
          <w:cantSplit/>
        </w:trPr>
        <w:tc>
          <w:tcPr>
            <w:tcW w:w="794" w:type="dxa"/>
          </w:tcPr>
          <w:p w14:paraId="56E96903" w14:textId="77777777" w:rsidR="005377B6" w:rsidRPr="006177BC" w:rsidRDefault="005377B6" w:rsidP="005377B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36E85A2" w14:textId="77777777" w:rsidR="005377B6" w:rsidRPr="006177BC" w:rsidRDefault="005377B6" w:rsidP="005377B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09871F" w14:textId="46146CB3" w:rsidR="005377B6" w:rsidRPr="006177BC" w:rsidRDefault="005377B6" w:rsidP="005377B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97960">
              <w:rPr>
                <w:rFonts w:cs="B Nazanin"/>
                <w:rtl/>
              </w:rPr>
              <w:t xml:space="preserve"> تروپوسفر</w:t>
            </w:r>
          </w:p>
        </w:tc>
      </w:tr>
      <w:tr w:rsidR="005377B6" w:rsidRPr="006177BC" w14:paraId="5924F11C" w14:textId="77777777" w:rsidTr="005377B6">
        <w:trPr>
          <w:cantSplit/>
        </w:trPr>
        <w:tc>
          <w:tcPr>
            <w:tcW w:w="794" w:type="dxa"/>
          </w:tcPr>
          <w:p w14:paraId="32E7CA94" w14:textId="77777777" w:rsidR="005377B6" w:rsidRPr="006177BC" w:rsidRDefault="005377B6" w:rsidP="005377B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53560D" w14:textId="77777777" w:rsidR="005377B6" w:rsidRPr="006177BC" w:rsidRDefault="005377B6" w:rsidP="005377B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18F2BB" w14:textId="78E13572" w:rsidR="005377B6" w:rsidRPr="006177BC" w:rsidRDefault="005377B6" w:rsidP="005377B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97960">
              <w:rPr>
                <w:rFonts w:cs="B Nazanin"/>
                <w:b/>
                <w:bCs/>
                <w:rtl/>
              </w:rPr>
              <w:t xml:space="preserve">استراتوسفر (لایه ازن) </w:t>
            </w:r>
          </w:p>
        </w:tc>
      </w:tr>
      <w:tr w:rsidR="005377B6" w:rsidRPr="006177BC" w14:paraId="740D9F4B" w14:textId="77777777" w:rsidTr="005377B6">
        <w:trPr>
          <w:cantSplit/>
        </w:trPr>
        <w:tc>
          <w:tcPr>
            <w:tcW w:w="794" w:type="dxa"/>
          </w:tcPr>
          <w:p w14:paraId="7942AA3E" w14:textId="77777777" w:rsidR="005377B6" w:rsidRPr="006177BC" w:rsidRDefault="005377B6" w:rsidP="005377B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89FC05" w14:textId="77777777" w:rsidR="005377B6" w:rsidRPr="006177BC" w:rsidRDefault="005377B6" w:rsidP="005377B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960A16" w14:textId="72CC430F" w:rsidR="005377B6" w:rsidRPr="006177BC" w:rsidRDefault="005377B6" w:rsidP="005377B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97960">
              <w:rPr>
                <w:rFonts w:cs="B Nazanin"/>
                <w:rtl/>
              </w:rPr>
              <w:t>مزوسفر</w:t>
            </w:r>
          </w:p>
        </w:tc>
      </w:tr>
      <w:tr w:rsidR="005377B6" w:rsidRPr="006177BC" w14:paraId="0AD62106" w14:textId="77777777" w:rsidTr="005377B6">
        <w:trPr>
          <w:cantSplit/>
        </w:trPr>
        <w:tc>
          <w:tcPr>
            <w:tcW w:w="794" w:type="dxa"/>
          </w:tcPr>
          <w:p w14:paraId="49A4EE04" w14:textId="77777777" w:rsidR="005377B6" w:rsidRPr="006177BC" w:rsidRDefault="005377B6" w:rsidP="005377B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4BF8E0" w14:textId="77777777" w:rsidR="005377B6" w:rsidRPr="006177BC" w:rsidRDefault="005377B6" w:rsidP="005377B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979905" w14:textId="21357EFA" w:rsidR="005377B6" w:rsidRPr="006177BC" w:rsidRDefault="005377B6" w:rsidP="005377B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97960">
              <w:rPr>
                <w:rFonts w:cs="B Nazanin"/>
                <w:rtl/>
              </w:rPr>
              <w:t>ترموسفر</w:t>
            </w:r>
          </w:p>
        </w:tc>
      </w:tr>
      <w:tr w:rsidR="00A83656" w:rsidRPr="006177BC" w14:paraId="5D065FFA" w14:textId="77777777" w:rsidTr="005377B6">
        <w:trPr>
          <w:cantSplit/>
        </w:trPr>
        <w:tc>
          <w:tcPr>
            <w:tcW w:w="794" w:type="dxa"/>
          </w:tcPr>
          <w:p w14:paraId="53BD8C3D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B9EEAE" w14:textId="6CE5FA37" w:rsidR="00A83656" w:rsidRPr="006177BC" w:rsidRDefault="008835E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E533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E533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589CE0B2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34C2E92F" w14:textId="77777777" w:rsidTr="00E3177B">
        <w:trPr>
          <w:cantSplit/>
        </w:trPr>
        <w:tc>
          <w:tcPr>
            <w:tcW w:w="794" w:type="dxa"/>
            <w:shd w:val="clear" w:color="auto" w:fill="auto"/>
          </w:tcPr>
          <w:p w14:paraId="1564F591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2D7A8A" w14:textId="0CBEB307" w:rsidR="001218DE" w:rsidRPr="006177BC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C5655B"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="00C5655B"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6E4639E3" w14:textId="77777777" w:rsidTr="00E3177B">
        <w:trPr>
          <w:cantSplit/>
        </w:trPr>
        <w:tc>
          <w:tcPr>
            <w:tcW w:w="794" w:type="dxa"/>
          </w:tcPr>
          <w:p w14:paraId="34787CE0" w14:textId="4F73F2C2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0A049EA1" w14:textId="1DB50CC5" w:rsidR="001218DE" w:rsidRPr="00C5655B" w:rsidRDefault="00C5655B" w:rsidP="00C5655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5655B">
              <w:rPr>
                <w:rFonts w:asciiTheme="majorBidi" w:hAnsiTheme="majorBidi" w:cs="B Nazanin"/>
                <w:b/>
                <w:color w:val="000000" w:themeColor="text1"/>
                <w:rtl/>
              </w:rPr>
              <w:t>کدام پروژه در ترکیه باعث کاهش آب رودخانه‌های دجله و فرات شده است؟</w:t>
            </w:r>
          </w:p>
        </w:tc>
      </w:tr>
      <w:tr w:rsidR="00E3177B" w:rsidRPr="006177BC" w14:paraId="330194DF" w14:textId="77777777" w:rsidTr="00E3177B">
        <w:trPr>
          <w:cantSplit/>
        </w:trPr>
        <w:tc>
          <w:tcPr>
            <w:tcW w:w="794" w:type="dxa"/>
          </w:tcPr>
          <w:p w14:paraId="1727AA89" w14:textId="77777777" w:rsidR="00E3177B" w:rsidRPr="006177BC" w:rsidRDefault="00E3177B" w:rsidP="00E3177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C600FD" w14:textId="77777777" w:rsidR="00E3177B" w:rsidRPr="006177BC" w:rsidRDefault="00E3177B" w:rsidP="00E3177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20E518" w14:textId="60FBBC06" w:rsidR="00E3177B" w:rsidRPr="006177BC" w:rsidRDefault="00E3177B" w:rsidP="00E317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959E6">
              <w:rPr>
                <w:rFonts w:cs="B Nazanin"/>
                <w:rtl/>
              </w:rPr>
              <w:t>پروژه سد آتاتورک</w:t>
            </w:r>
          </w:p>
        </w:tc>
      </w:tr>
      <w:tr w:rsidR="00E3177B" w:rsidRPr="006177BC" w14:paraId="7BB47B1E" w14:textId="77777777" w:rsidTr="00E3177B">
        <w:trPr>
          <w:cantSplit/>
        </w:trPr>
        <w:tc>
          <w:tcPr>
            <w:tcW w:w="794" w:type="dxa"/>
          </w:tcPr>
          <w:p w14:paraId="5EB90FF8" w14:textId="77777777" w:rsidR="00E3177B" w:rsidRPr="006177BC" w:rsidRDefault="00E3177B" w:rsidP="00E3177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A67894" w14:textId="77777777" w:rsidR="00E3177B" w:rsidRPr="006177BC" w:rsidRDefault="00E3177B" w:rsidP="00E3177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6CBDA7" w14:textId="70C23DAB" w:rsidR="00E3177B" w:rsidRPr="006177BC" w:rsidRDefault="00E3177B" w:rsidP="00E317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959E6">
              <w:rPr>
                <w:rFonts w:cs="B Nazanin"/>
                <w:b/>
                <w:bCs/>
                <w:rtl/>
              </w:rPr>
              <w:t>پروژه گاپ</w:t>
            </w:r>
            <w:r w:rsidRPr="00F959E6">
              <w:rPr>
                <w:rFonts w:cs="B Nazanin"/>
                <w:b/>
                <w:bCs/>
              </w:rPr>
              <w:t xml:space="preserve"> (GAP) </w:t>
            </w:r>
            <w:r w:rsidRPr="00F959E6">
              <w:rPr>
                <w:rFonts w:cs="B Nazanin"/>
                <w:b/>
                <w:bCs/>
                <w:rtl/>
              </w:rPr>
              <w:t>درست</w:t>
            </w:r>
          </w:p>
        </w:tc>
      </w:tr>
      <w:tr w:rsidR="00E3177B" w:rsidRPr="006177BC" w14:paraId="47372CC4" w14:textId="77777777" w:rsidTr="00E3177B">
        <w:trPr>
          <w:cantSplit/>
        </w:trPr>
        <w:tc>
          <w:tcPr>
            <w:tcW w:w="794" w:type="dxa"/>
          </w:tcPr>
          <w:p w14:paraId="55E42ABA" w14:textId="77777777" w:rsidR="00E3177B" w:rsidRPr="006177BC" w:rsidRDefault="00E3177B" w:rsidP="00E3177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481317" w14:textId="77777777" w:rsidR="00E3177B" w:rsidRPr="006177BC" w:rsidRDefault="00E3177B" w:rsidP="00E3177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1113F3" w14:textId="66C4B816" w:rsidR="00E3177B" w:rsidRPr="006177BC" w:rsidRDefault="00E3177B" w:rsidP="00E317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959E6">
              <w:rPr>
                <w:rFonts w:cs="B Nazanin"/>
                <w:rtl/>
              </w:rPr>
              <w:t>پروژه ایلیسو</w:t>
            </w:r>
          </w:p>
        </w:tc>
      </w:tr>
      <w:tr w:rsidR="00E3177B" w:rsidRPr="006177BC" w14:paraId="4B4A164F" w14:textId="77777777" w:rsidTr="00E3177B">
        <w:trPr>
          <w:cantSplit/>
        </w:trPr>
        <w:tc>
          <w:tcPr>
            <w:tcW w:w="794" w:type="dxa"/>
          </w:tcPr>
          <w:p w14:paraId="2ABD2CBA" w14:textId="77777777" w:rsidR="00E3177B" w:rsidRPr="006177BC" w:rsidRDefault="00E3177B" w:rsidP="00E3177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69A706" w14:textId="77777777" w:rsidR="00E3177B" w:rsidRPr="006177BC" w:rsidRDefault="00E3177B" w:rsidP="00E3177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3967A6" w14:textId="23D724A5" w:rsidR="00E3177B" w:rsidRPr="006177BC" w:rsidRDefault="00E3177B" w:rsidP="00E3177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959E6">
              <w:rPr>
                <w:rFonts w:cs="B Nazanin"/>
                <w:rtl/>
              </w:rPr>
              <w:t>پروژه کرخه</w:t>
            </w:r>
          </w:p>
        </w:tc>
      </w:tr>
      <w:tr w:rsidR="00A83656" w:rsidRPr="006177BC" w14:paraId="081DD541" w14:textId="77777777" w:rsidTr="00E3177B">
        <w:trPr>
          <w:cantSplit/>
        </w:trPr>
        <w:tc>
          <w:tcPr>
            <w:tcW w:w="794" w:type="dxa"/>
          </w:tcPr>
          <w:p w14:paraId="7446A7B8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9D2193" w14:textId="737C1A6B" w:rsidR="00A83656" w:rsidRPr="006177BC" w:rsidRDefault="00C5655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E533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E533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7B8AD1B6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07F9CE8" w14:textId="77777777" w:rsidTr="00BE1462">
        <w:trPr>
          <w:cantSplit/>
        </w:trPr>
        <w:tc>
          <w:tcPr>
            <w:tcW w:w="794" w:type="dxa"/>
            <w:shd w:val="clear" w:color="auto" w:fill="auto"/>
          </w:tcPr>
          <w:p w14:paraId="179C2EAD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B76A8D" w14:textId="6CB9024F" w:rsidR="001218DE" w:rsidRPr="006177BC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04196A"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="0004196A"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5EC064A8" w14:textId="77777777" w:rsidTr="00BE1462">
        <w:trPr>
          <w:cantSplit/>
        </w:trPr>
        <w:tc>
          <w:tcPr>
            <w:tcW w:w="794" w:type="dxa"/>
          </w:tcPr>
          <w:p w14:paraId="1AB34986" w14:textId="70D19E40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20405317" w14:textId="4EBC75C7" w:rsidR="001218DE" w:rsidRPr="0004196A" w:rsidRDefault="0004196A" w:rsidP="0004196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4196A">
              <w:rPr>
                <w:rFonts w:asciiTheme="majorBidi" w:hAnsiTheme="majorBidi" w:cs="B Nazanin"/>
                <w:b/>
                <w:color w:val="000000" w:themeColor="text1"/>
                <w:rtl/>
              </w:rPr>
              <w:t>کدام تالاب در مرز ایران و عراق منشأ ریزگردها شده است؟</w:t>
            </w:r>
          </w:p>
        </w:tc>
      </w:tr>
      <w:tr w:rsidR="00BE1462" w:rsidRPr="006177BC" w14:paraId="132842F0" w14:textId="77777777" w:rsidTr="00BE1462">
        <w:trPr>
          <w:cantSplit/>
        </w:trPr>
        <w:tc>
          <w:tcPr>
            <w:tcW w:w="794" w:type="dxa"/>
          </w:tcPr>
          <w:p w14:paraId="15E26FEE" w14:textId="77777777" w:rsidR="00BE1462" w:rsidRPr="006177BC" w:rsidRDefault="00BE1462" w:rsidP="00BE146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ECAA58" w14:textId="77777777" w:rsidR="00BE1462" w:rsidRPr="006177BC" w:rsidRDefault="00BE1462" w:rsidP="00BE146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44FC43D" w14:textId="587F773F" w:rsidR="00BE1462" w:rsidRPr="006177BC" w:rsidRDefault="00BE1462" w:rsidP="00BE146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7496A">
              <w:rPr>
                <w:rFonts w:cs="B Nazanin"/>
                <w:rtl/>
              </w:rPr>
              <w:t xml:space="preserve"> تالاب انزلی</w:t>
            </w:r>
          </w:p>
        </w:tc>
      </w:tr>
      <w:tr w:rsidR="00BE1462" w:rsidRPr="006177BC" w14:paraId="0A414218" w14:textId="77777777" w:rsidTr="00BE1462">
        <w:trPr>
          <w:cantSplit/>
        </w:trPr>
        <w:tc>
          <w:tcPr>
            <w:tcW w:w="794" w:type="dxa"/>
          </w:tcPr>
          <w:p w14:paraId="0A9C9E73" w14:textId="77777777" w:rsidR="00BE1462" w:rsidRPr="006177BC" w:rsidRDefault="00BE1462" w:rsidP="00BE146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774A2A" w14:textId="77777777" w:rsidR="00BE1462" w:rsidRPr="006177BC" w:rsidRDefault="00BE1462" w:rsidP="00BE146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65036D" w14:textId="4DCDCBF5" w:rsidR="00BE1462" w:rsidRPr="006177BC" w:rsidRDefault="00BE1462" w:rsidP="00BE146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7496A">
              <w:rPr>
                <w:rFonts w:cs="B Nazanin"/>
                <w:b/>
                <w:bCs/>
                <w:rtl/>
              </w:rPr>
              <w:t xml:space="preserve">هورالعظیم </w:t>
            </w:r>
          </w:p>
        </w:tc>
      </w:tr>
      <w:tr w:rsidR="00BE1462" w:rsidRPr="006177BC" w14:paraId="488514BC" w14:textId="77777777" w:rsidTr="00BE1462">
        <w:trPr>
          <w:cantSplit/>
        </w:trPr>
        <w:tc>
          <w:tcPr>
            <w:tcW w:w="794" w:type="dxa"/>
          </w:tcPr>
          <w:p w14:paraId="04914FDD" w14:textId="77777777" w:rsidR="00BE1462" w:rsidRPr="006177BC" w:rsidRDefault="00BE1462" w:rsidP="00BE146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B18D27" w14:textId="77777777" w:rsidR="00BE1462" w:rsidRPr="006177BC" w:rsidRDefault="00BE1462" w:rsidP="00BE146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80F008" w14:textId="6B164ECB" w:rsidR="00BE1462" w:rsidRPr="006177BC" w:rsidRDefault="00BE1462" w:rsidP="00BE146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7496A">
              <w:rPr>
                <w:rFonts w:cs="B Nazanin"/>
                <w:rtl/>
              </w:rPr>
              <w:t>تالاب میقان</w:t>
            </w:r>
          </w:p>
        </w:tc>
      </w:tr>
      <w:tr w:rsidR="00BE1462" w:rsidRPr="006177BC" w14:paraId="7C6A8096" w14:textId="77777777" w:rsidTr="00BE1462">
        <w:trPr>
          <w:cantSplit/>
        </w:trPr>
        <w:tc>
          <w:tcPr>
            <w:tcW w:w="794" w:type="dxa"/>
          </w:tcPr>
          <w:p w14:paraId="3479421F" w14:textId="77777777" w:rsidR="00BE1462" w:rsidRPr="006177BC" w:rsidRDefault="00BE1462" w:rsidP="00BE146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EA603A" w14:textId="77777777" w:rsidR="00BE1462" w:rsidRPr="006177BC" w:rsidRDefault="00BE1462" w:rsidP="00BE146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7A570D" w14:textId="51D9A4F3" w:rsidR="00BE1462" w:rsidRPr="006177BC" w:rsidRDefault="00BE1462" w:rsidP="00BE146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7496A">
              <w:rPr>
                <w:rFonts w:cs="B Nazanin"/>
                <w:rtl/>
              </w:rPr>
              <w:t>تالاب گاوخونی</w:t>
            </w:r>
          </w:p>
        </w:tc>
      </w:tr>
      <w:tr w:rsidR="00A83656" w:rsidRPr="006177BC" w14:paraId="3CB3AEE6" w14:textId="77777777" w:rsidTr="00BE1462">
        <w:trPr>
          <w:cantSplit/>
        </w:trPr>
        <w:tc>
          <w:tcPr>
            <w:tcW w:w="794" w:type="dxa"/>
          </w:tcPr>
          <w:p w14:paraId="1CD3E5DE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826345E" w14:textId="49150F51" w:rsidR="00A83656" w:rsidRPr="006177BC" w:rsidRDefault="0004196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E533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E533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54498299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232407A4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3845F32C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76F1BF91" w14:textId="77777777" w:rsidTr="00DB3A72">
        <w:trPr>
          <w:cantSplit/>
        </w:trPr>
        <w:tc>
          <w:tcPr>
            <w:tcW w:w="794" w:type="dxa"/>
            <w:shd w:val="clear" w:color="auto" w:fill="auto"/>
          </w:tcPr>
          <w:p w14:paraId="6E8EBB98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BFA389" w14:textId="097C4AC0" w:rsidR="001218DE" w:rsidRPr="006177BC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DB3A72"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="00DB3A72" w:rsidRPr="005860E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59C0DC2D" w14:textId="77777777" w:rsidTr="00DB3A72">
        <w:trPr>
          <w:cantSplit/>
        </w:trPr>
        <w:tc>
          <w:tcPr>
            <w:tcW w:w="794" w:type="dxa"/>
          </w:tcPr>
          <w:p w14:paraId="334F272C" w14:textId="4920A36B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21FF49D9" w14:textId="247665BF" w:rsidR="001218DE" w:rsidRPr="00DB3A72" w:rsidRDefault="00DB3A72" w:rsidP="00DB3A7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B3A72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در رابطه با آئوسل ها کدام صحصح است؟</w:t>
            </w:r>
          </w:p>
        </w:tc>
      </w:tr>
      <w:tr w:rsidR="00DB3A72" w:rsidRPr="006177BC" w14:paraId="57144138" w14:textId="77777777" w:rsidTr="00DB3A72">
        <w:trPr>
          <w:cantSplit/>
        </w:trPr>
        <w:tc>
          <w:tcPr>
            <w:tcW w:w="794" w:type="dxa"/>
          </w:tcPr>
          <w:p w14:paraId="56CB9C16" w14:textId="77777777" w:rsidR="00DB3A72" w:rsidRPr="006177BC" w:rsidRDefault="00DB3A72" w:rsidP="00DB3A7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C2FEDDA" w14:textId="77777777" w:rsidR="00DB3A72" w:rsidRPr="006177BC" w:rsidRDefault="00DB3A72" w:rsidP="00DB3A7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C4B9AF" w14:textId="583FB918" w:rsidR="00DB3A72" w:rsidRPr="006177BC" w:rsidRDefault="00DB3A72" w:rsidP="00DB3A7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15D60">
              <w:rPr>
                <w:rFonts w:cs="B Nazanin"/>
                <w:rtl/>
              </w:rPr>
              <w:t xml:space="preserve">پراکندگی ذرات میکروسکوپی جامد یا مایع در محیط </w:t>
            </w:r>
            <w:r w:rsidRPr="00715D60">
              <w:rPr>
                <w:rFonts w:cs="B Nazanin" w:hint="cs"/>
                <w:rtl/>
              </w:rPr>
              <w:t xml:space="preserve">مایع </w:t>
            </w:r>
            <w:r w:rsidRPr="00715D60">
              <w:rPr>
                <w:rFonts w:cs="B Nazanin"/>
                <w:rtl/>
              </w:rPr>
              <w:t xml:space="preserve">مانند دود و میست. </w:t>
            </w:r>
          </w:p>
        </w:tc>
      </w:tr>
      <w:tr w:rsidR="00DB3A72" w:rsidRPr="006177BC" w14:paraId="16F54FD1" w14:textId="77777777" w:rsidTr="00DB3A72">
        <w:trPr>
          <w:cantSplit/>
        </w:trPr>
        <w:tc>
          <w:tcPr>
            <w:tcW w:w="794" w:type="dxa"/>
          </w:tcPr>
          <w:p w14:paraId="3F16E898" w14:textId="77777777" w:rsidR="00DB3A72" w:rsidRPr="006177BC" w:rsidRDefault="00DB3A72" w:rsidP="00DB3A7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E5F498" w14:textId="77777777" w:rsidR="00DB3A72" w:rsidRPr="006177BC" w:rsidRDefault="00DB3A72" w:rsidP="00DB3A7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CE56234" w14:textId="5294E8C1" w:rsidR="00DB3A72" w:rsidRPr="006177BC" w:rsidRDefault="00DB3A72" w:rsidP="00DB3A7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15D60">
              <w:rPr>
                <w:rFonts w:cs="B Nazanin"/>
                <w:b/>
                <w:bCs/>
                <w:rtl/>
              </w:rPr>
              <w:t xml:space="preserve">پراکندگی ذرات میکروسکوپی جامد یا مایع در محیط گازی مانند دود و میست. </w:t>
            </w:r>
          </w:p>
        </w:tc>
      </w:tr>
      <w:tr w:rsidR="00DB3A72" w:rsidRPr="006177BC" w14:paraId="2EE99280" w14:textId="77777777" w:rsidTr="00DB3A72">
        <w:trPr>
          <w:cantSplit/>
        </w:trPr>
        <w:tc>
          <w:tcPr>
            <w:tcW w:w="794" w:type="dxa"/>
          </w:tcPr>
          <w:p w14:paraId="5C03C01E" w14:textId="77777777" w:rsidR="00DB3A72" w:rsidRPr="006177BC" w:rsidRDefault="00DB3A72" w:rsidP="00DB3A7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EE2BC6" w14:textId="77777777" w:rsidR="00DB3A72" w:rsidRPr="006177BC" w:rsidRDefault="00DB3A72" w:rsidP="00DB3A7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11FB7C" w14:textId="35B21C7D" w:rsidR="00DB3A72" w:rsidRPr="006177BC" w:rsidRDefault="00DB3A72" w:rsidP="00DB3A7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15D60">
              <w:rPr>
                <w:rFonts w:cs="B Nazanin"/>
                <w:rtl/>
              </w:rPr>
              <w:t>ذرات جامدی هستند که در اثر تراکم حالت گازی و معمولاً بعد از تبخیر مواد ذوب شده و توام با یک واکنش شیمیایی مانند اکسیداسیون تولید میشوند.</w:t>
            </w:r>
          </w:p>
        </w:tc>
      </w:tr>
      <w:tr w:rsidR="00DB3A72" w:rsidRPr="006177BC" w14:paraId="71F4A9EF" w14:textId="77777777" w:rsidTr="00DB3A72">
        <w:trPr>
          <w:cantSplit/>
        </w:trPr>
        <w:tc>
          <w:tcPr>
            <w:tcW w:w="794" w:type="dxa"/>
          </w:tcPr>
          <w:p w14:paraId="51A5F2CB" w14:textId="77777777" w:rsidR="00DB3A72" w:rsidRPr="006177BC" w:rsidRDefault="00DB3A72" w:rsidP="00DB3A7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6603BB9" w14:textId="77777777" w:rsidR="00DB3A72" w:rsidRPr="006177BC" w:rsidRDefault="00DB3A72" w:rsidP="00DB3A7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E00A37" w14:textId="0CFBC23A" w:rsidR="00DB3A72" w:rsidRPr="006177BC" w:rsidRDefault="00DB3A72" w:rsidP="00DB3A7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715D60">
              <w:rPr>
                <w:rFonts w:cs="B Nazanin"/>
                <w:rtl/>
              </w:rPr>
              <w:t>ذرات بسیار کوچک خاکستر که در اثر احتراق مواد سوختنی وارد جریان گاز دودکش می</w:t>
            </w:r>
            <w:r>
              <w:rPr>
                <w:rFonts w:cs="B Nazanin" w:hint="cs"/>
                <w:rtl/>
              </w:rPr>
              <w:t xml:space="preserve"> </w:t>
            </w:r>
            <w:r w:rsidRPr="00715D60">
              <w:rPr>
                <w:rFonts w:cs="B Nazanin"/>
                <w:rtl/>
              </w:rPr>
              <w:t>شود.</w:t>
            </w:r>
          </w:p>
        </w:tc>
      </w:tr>
      <w:tr w:rsidR="00A83656" w:rsidRPr="006177BC" w14:paraId="060A4176" w14:textId="77777777" w:rsidTr="00DB3A72">
        <w:trPr>
          <w:cantSplit/>
        </w:trPr>
        <w:tc>
          <w:tcPr>
            <w:tcW w:w="794" w:type="dxa"/>
          </w:tcPr>
          <w:p w14:paraId="52281A61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88CC15" w14:textId="6A101DA3" w:rsidR="00A83656" w:rsidRPr="006177BC" w:rsidRDefault="00DB3A7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E533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E533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E533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AE533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527DFAB2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2B2C8BC0" w14:textId="77777777" w:rsidTr="0021581E">
        <w:trPr>
          <w:cantSplit/>
        </w:trPr>
        <w:tc>
          <w:tcPr>
            <w:tcW w:w="794" w:type="dxa"/>
            <w:shd w:val="clear" w:color="auto" w:fill="auto"/>
          </w:tcPr>
          <w:p w14:paraId="46076CA9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E05BC0" w14:textId="37CFC52C" w:rsidR="001218DE" w:rsidRPr="006177BC" w:rsidRDefault="00174532" w:rsidP="0021581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1581E" w:rsidRPr="0021581E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21581E"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16466665" w14:textId="77777777" w:rsidTr="0021581E">
        <w:trPr>
          <w:cantSplit/>
        </w:trPr>
        <w:tc>
          <w:tcPr>
            <w:tcW w:w="794" w:type="dxa"/>
          </w:tcPr>
          <w:p w14:paraId="66FA04A9" w14:textId="312B1AB8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1B18C5F4" w14:textId="77777777" w:rsidR="0021581E" w:rsidRPr="0021581E" w:rsidRDefault="0021581E" w:rsidP="0021581E">
            <w:pPr>
              <w:pStyle w:val="a0"/>
              <w:keepNext/>
              <w:keepLines/>
              <w:rPr>
                <w:rFonts w:asciiTheme="majorBidi" w:hAnsiTheme="majorBidi" w:cs="B Nazanin"/>
                <w:b/>
                <w:color w:val="000000" w:themeColor="text1"/>
              </w:rPr>
            </w:pPr>
            <w:r w:rsidRPr="0021581E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کدام یک جزو آلاینده های ثانویه هستند؟</w:t>
            </w:r>
          </w:p>
          <w:p w14:paraId="1349EE44" w14:textId="77777777" w:rsidR="001218DE" w:rsidRPr="0021581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21581E" w:rsidRPr="006177BC" w14:paraId="03359167" w14:textId="77777777" w:rsidTr="0021581E">
        <w:trPr>
          <w:cantSplit/>
        </w:trPr>
        <w:tc>
          <w:tcPr>
            <w:tcW w:w="794" w:type="dxa"/>
          </w:tcPr>
          <w:p w14:paraId="25D2F34E" w14:textId="77777777" w:rsidR="0021581E" w:rsidRPr="006177BC" w:rsidRDefault="0021581E" w:rsidP="002158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CCBD2C" w14:textId="77777777" w:rsidR="0021581E" w:rsidRPr="006177BC" w:rsidRDefault="0021581E" w:rsidP="002158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81FF8C" w14:textId="6EB4FCAB" w:rsidR="0021581E" w:rsidRPr="006177BC" w:rsidRDefault="0021581E" w:rsidP="002158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75B0">
              <w:rPr>
                <w:rFonts w:cs="B Nazanin"/>
                <w:rtl/>
              </w:rPr>
              <w:t>منواکسید کربن</w:t>
            </w:r>
          </w:p>
        </w:tc>
      </w:tr>
      <w:tr w:rsidR="0021581E" w:rsidRPr="006177BC" w14:paraId="3EF714B3" w14:textId="77777777" w:rsidTr="0021581E">
        <w:trPr>
          <w:cantSplit/>
        </w:trPr>
        <w:tc>
          <w:tcPr>
            <w:tcW w:w="794" w:type="dxa"/>
          </w:tcPr>
          <w:p w14:paraId="3917D357" w14:textId="77777777" w:rsidR="0021581E" w:rsidRPr="006177BC" w:rsidRDefault="0021581E" w:rsidP="002158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138FEA" w14:textId="77777777" w:rsidR="0021581E" w:rsidRPr="006177BC" w:rsidRDefault="0021581E" w:rsidP="002158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84F6A6" w14:textId="6637B24A" w:rsidR="0021581E" w:rsidRPr="006177BC" w:rsidRDefault="0021581E" w:rsidP="002158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75B0">
              <w:rPr>
                <w:rFonts w:cs="B Nazanin"/>
                <w:rtl/>
              </w:rPr>
              <w:t>گرد و غبار</w:t>
            </w:r>
          </w:p>
        </w:tc>
      </w:tr>
      <w:tr w:rsidR="0021581E" w:rsidRPr="006177BC" w14:paraId="50FF34EE" w14:textId="77777777" w:rsidTr="0021581E">
        <w:trPr>
          <w:cantSplit/>
        </w:trPr>
        <w:tc>
          <w:tcPr>
            <w:tcW w:w="794" w:type="dxa"/>
          </w:tcPr>
          <w:p w14:paraId="27E1DB10" w14:textId="77777777" w:rsidR="0021581E" w:rsidRPr="006177BC" w:rsidRDefault="0021581E" w:rsidP="002158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9DCBF5" w14:textId="77777777" w:rsidR="0021581E" w:rsidRPr="006177BC" w:rsidRDefault="0021581E" w:rsidP="002158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6A632FF" w14:textId="01BFBB8B" w:rsidR="0021581E" w:rsidRPr="006177BC" w:rsidRDefault="0021581E" w:rsidP="002158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75B0">
              <w:rPr>
                <w:rFonts w:cs="B Nazanin"/>
                <w:rtl/>
              </w:rPr>
              <w:t>هیدروکربنها</w:t>
            </w:r>
          </w:p>
        </w:tc>
      </w:tr>
      <w:tr w:rsidR="0021581E" w:rsidRPr="006177BC" w14:paraId="02FBE126" w14:textId="77777777" w:rsidTr="0021581E">
        <w:trPr>
          <w:cantSplit/>
        </w:trPr>
        <w:tc>
          <w:tcPr>
            <w:tcW w:w="794" w:type="dxa"/>
          </w:tcPr>
          <w:p w14:paraId="699E758F" w14:textId="77777777" w:rsidR="0021581E" w:rsidRPr="006177BC" w:rsidRDefault="0021581E" w:rsidP="002158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F10ECC0" w14:textId="77777777" w:rsidR="0021581E" w:rsidRPr="006177BC" w:rsidRDefault="0021581E" w:rsidP="002158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75780FA" w14:textId="338A843C" w:rsidR="0021581E" w:rsidRPr="006177BC" w:rsidRDefault="0021581E" w:rsidP="002158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75B0">
              <w:rPr>
                <w:rFonts w:cs="B Nazanin" w:hint="cs"/>
                <w:b/>
                <w:bCs/>
                <w:rtl/>
              </w:rPr>
              <w:t>اکسیدهای نیتروژن (</w:t>
            </w:r>
            <w:r w:rsidRPr="003275B0">
              <w:rPr>
                <w:rFonts w:cs="B Nazanin"/>
                <w:b/>
                <w:bCs/>
              </w:rPr>
              <w:t>No</w:t>
            </w:r>
            <w:r w:rsidRPr="003275B0">
              <w:rPr>
                <w:rFonts w:cs="B Nazanin"/>
                <w:b/>
                <w:bCs/>
                <w:vertAlign w:val="subscript"/>
              </w:rPr>
              <w:t>x</w:t>
            </w:r>
            <w:r w:rsidRPr="003275B0">
              <w:rPr>
                <w:rFonts w:cs="B Nazanin" w:hint="cs"/>
                <w:b/>
                <w:bCs/>
                <w:rtl/>
              </w:rPr>
              <w:t>)</w:t>
            </w:r>
          </w:p>
        </w:tc>
      </w:tr>
      <w:tr w:rsidR="00A83656" w:rsidRPr="006177BC" w14:paraId="5CFC5A83" w14:textId="77777777" w:rsidTr="0021581E">
        <w:trPr>
          <w:cantSplit/>
        </w:trPr>
        <w:tc>
          <w:tcPr>
            <w:tcW w:w="794" w:type="dxa"/>
          </w:tcPr>
          <w:p w14:paraId="13F9189E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322683" w14:textId="2710E3D6" w:rsidR="00A83656" w:rsidRPr="006177BC" w:rsidRDefault="0021581E" w:rsidP="002158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1581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1581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58293525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27D753A3" w14:textId="77777777" w:rsidTr="0021581E">
        <w:trPr>
          <w:cantSplit/>
        </w:trPr>
        <w:tc>
          <w:tcPr>
            <w:tcW w:w="794" w:type="dxa"/>
            <w:shd w:val="clear" w:color="auto" w:fill="auto"/>
          </w:tcPr>
          <w:p w14:paraId="3FE8B950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1A08FA" w14:textId="0B4502A7" w:rsidR="001218DE" w:rsidRPr="006177BC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1581E"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="0021581E"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52A46C82" w14:textId="77777777" w:rsidTr="0021581E">
        <w:trPr>
          <w:cantSplit/>
        </w:trPr>
        <w:tc>
          <w:tcPr>
            <w:tcW w:w="794" w:type="dxa"/>
          </w:tcPr>
          <w:p w14:paraId="0AB04E83" w14:textId="0ACCE9EB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044127E7" w14:textId="25D97590" w:rsidR="001218DE" w:rsidRPr="006177BC" w:rsidRDefault="0021581E" w:rsidP="0021581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1581E">
              <w:rPr>
                <w:rFonts w:asciiTheme="majorBidi" w:hAnsiTheme="majorBidi" w:cs="B Nazanin"/>
                <w:b/>
                <w:color w:val="000000" w:themeColor="text1"/>
                <w:rtl/>
              </w:rPr>
              <w:t xml:space="preserve">سرچشمه اصلي ريزگرد در ايران، </w:t>
            </w:r>
            <w:r w:rsidRPr="0021581E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ناشی از کدام مناطق صحرایی است؟</w:t>
            </w:r>
          </w:p>
        </w:tc>
      </w:tr>
      <w:tr w:rsidR="0021581E" w:rsidRPr="006177BC" w14:paraId="009825EF" w14:textId="77777777" w:rsidTr="0021581E">
        <w:trPr>
          <w:cantSplit/>
        </w:trPr>
        <w:tc>
          <w:tcPr>
            <w:tcW w:w="794" w:type="dxa"/>
          </w:tcPr>
          <w:p w14:paraId="08E39BC9" w14:textId="77777777" w:rsidR="0021581E" w:rsidRPr="006177BC" w:rsidRDefault="0021581E" w:rsidP="002158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DC185B" w14:textId="77777777" w:rsidR="0021581E" w:rsidRPr="006177BC" w:rsidRDefault="0021581E" w:rsidP="002158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9F2695" w14:textId="76B744F2" w:rsidR="0021581E" w:rsidRPr="006177BC" w:rsidRDefault="0021581E" w:rsidP="002158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F1D6B">
              <w:rPr>
                <w:rFonts w:cs="B Nazanin"/>
                <w:rtl/>
              </w:rPr>
              <w:t>عربستان</w:t>
            </w:r>
            <w:r w:rsidRPr="00DF1D6B">
              <w:rPr>
                <w:rFonts w:cs="B Nazanin" w:hint="cs"/>
                <w:rtl/>
              </w:rPr>
              <w:t xml:space="preserve"> و</w:t>
            </w:r>
            <w:r w:rsidRPr="00DF1D6B">
              <w:rPr>
                <w:rFonts w:cs="B Nazanin"/>
                <w:rtl/>
              </w:rPr>
              <w:t xml:space="preserve"> عراق</w:t>
            </w:r>
          </w:p>
        </w:tc>
      </w:tr>
      <w:tr w:rsidR="0021581E" w:rsidRPr="006177BC" w14:paraId="02A50739" w14:textId="77777777" w:rsidTr="0021581E">
        <w:trPr>
          <w:cantSplit/>
        </w:trPr>
        <w:tc>
          <w:tcPr>
            <w:tcW w:w="794" w:type="dxa"/>
          </w:tcPr>
          <w:p w14:paraId="67F3E26A" w14:textId="77777777" w:rsidR="0021581E" w:rsidRPr="006177BC" w:rsidRDefault="0021581E" w:rsidP="002158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41FD3D" w14:textId="77777777" w:rsidR="0021581E" w:rsidRPr="006177BC" w:rsidRDefault="0021581E" w:rsidP="002158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9CCE5A" w14:textId="3DA414C9" w:rsidR="0021581E" w:rsidRPr="006177BC" w:rsidRDefault="0021581E" w:rsidP="002158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F1D6B">
              <w:rPr>
                <w:rFonts w:cs="B Nazanin"/>
                <w:rtl/>
              </w:rPr>
              <w:t>کويت اردن و سوريه</w:t>
            </w:r>
          </w:p>
        </w:tc>
      </w:tr>
      <w:tr w:rsidR="0021581E" w:rsidRPr="006177BC" w14:paraId="0A484C16" w14:textId="77777777" w:rsidTr="0021581E">
        <w:trPr>
          <w:cantSplit/>
        </w:trPr>
        <w:tc>
          <w:tcPr>
            <w:tcW w:w="794" w:type="dxa"/>
          </w:tcPr>
          <w:p w14:paraId="1012D5D9" w14:textId="77777777" w:rsidR="0021581E" w:rsidRPr="006177BC" w:rsidRDefault="0021581E" w:rsidP="002158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A2ABE5" w14:textId="77777777" w:rsidR="0021581E" w:rsidRPr="006177BC" w:rsidRDefault="0021581E" w:rsidP="002158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A9344E" w14:textId="5ABE3105" w:rsidR="0021581E" w:rsidRPr="006177BC" w:rsidRDefault="0021581E" w:rsidP="002158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F1D6B">
              <w:rPr>
                <w:rFonts w:cs="B Nazanin"/>
                <w:rtl/>
              </w:rPr>
              <w:t>کويت</w:t>
            </w:r>
          </w:p>
        </w:tc>
      </w:tr>
      <w:tr w:rsidR="0021581E" w:rsidRPr="006177BC" w14:paraId="760B939D" w14:textId="77777777" w:rsidTr="0021581E">
        <w:trPr>
          <w:cantSplit/>
        </w:trPr>
        <w:tc>
          <w:tcPr>
            <w:tcW w:w="794" w:type="dxa"/>
          </w:tcPr>
          <w:p w14:paraId="129BA0DE" w14:textId="77777777" w:rsidR="0021581E" w:rsidRPr="006177BC" w:rsidRDefault="0021581E" w:rsidP="002158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7712F3" w14:textId="77777777" w:rsidR="0021581E" w:rsidRPr="006177BC" w:rsidRDefault="0021581E" w:rsidP="002158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1EFE39" w14:textId="4D6B6A07" w:rsidR="0021581E" w:rsidRPr="006177BC" w:rsidRDefault="0021581E" w:rsidP="002158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F1D6B">
              <w:rPr>
                <w:rFonts w:cs="B Nazanin" w:hint="cs"/>
                <w:b/>
                <w:bCs/>
                <w:rtl/>
              </w:rPr>
              <w:t>هر سه مورد</w:t>
            </w:r>
          </w:p>
        </w:tc>
      </w:tr>
      <w:tr w:rsidR="00A83656" w:rsidRPr="006177BC" w14:paraId="71D11249" w14:textId="77777777" w:rsidTr="0021581E">
        <w:trPr>
          <w:cantSplit/>
        </w:trPr>
        <w:tc>
          <w:tcPr>
            <w:tcW w:w="794" w:type="dxa"/>
          </w:tcPr>
          <w:p w14:paraId="352AF61B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303E41" w14:textId="7C9B1854" w:rsidR="00A83656" w:rsidRPr="006177BC" w:rsidRDefault="0021581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1581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1581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7CB77014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0A12F62F" w14:textId="77777777" w:rsidTr="000A0DDF">
        <w:trPr>
          <w:cantSplit/>
        </w:trPr>
        <w:tc>
          <w:tcPr>
            <w:tcW w:w="794" w:type="dxa"/>
            <w:shd w:val="clear" w:color="auto" w:fill="auto"/>
          </w:tcPr>
          <w:p w14:paraId="2453AF52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79A09A" w14:textId="29FE761E" w:rsidR="001218DE" w:rsidRPr="006177BC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1581E"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="0021581E"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52256D90" w14:textId="77777777" w:rsidTr="000A0DDF">
        <w:trPr>
          <w:cantSplit/>
        </w:trPr>
        <w:tc>
          <w:tcPr>
            <w:tcW w:w="794" w:type="dxa"/>
          </w:tcPr>
          <w:p w14:paraId="147B326F" w14:textId="7C51FB67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2515D8A8" w14:textId="6DC0C13A" w:rsidR="001218DE" w:rsidRPr="000A0DDF" w:rsidRDefault="000A0DDF" w:rsidP="000A0D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A0DDF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بیشترین منواکسید منتشر شده در هوا ناشی از چیست؟</w:t>
            </w:r>
          </w:p>
        </w:tc>
      </w:tr>
      <w:tr w:rsidR="000A0DDF" w:rsidRPr="006177BC" w14:paraId="7F3A5103" w14:textId="77777777" w:rsidTr="000A0DDF">
        <w:trPr>
          <w:cantSplit/>
        </w:trPr>
        <w:tc>
          <w:tcPr>
            <w:tcW w:w="794" w:type="dxa"/>
          </w:tcPr>
          <w:p w14:paraId="00E90090" w14:textId="77777777" w:rsidR="000A0DDF" w:rsidRPr="006177BC" w:rsidRDefault="000A0DDF" w:rsidP="000A0D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C74039" w14:textId="77777777" w:rsidR="000A0DDF" w:rsidRPr="006177BC" w:rsidRDefault="000A0DDF" w:rsidP="000A0D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7F78F1E" w14:textId="33C18CFE" w:rsidR="000A0DDF" w:rsidRPr="006177BC" w:rsidRDefault="000A0DDF" w:rsidP="000A0D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E6C8B">
              <w:rPr>
                <w:rFonts w:cs="B Nazanin" w:hint="cs"/>
                <w:b/>
                <w:bCs/>
                <w:rtl/>
              </w:rPr>
              <w:t>حمل و نقل</w:t>
            </w:r>
          </w:p>
        </w:tc>
      </w:tr>
      <w:tr w:rsidR="000A0DDF" w:rsidRPr="006177BC" w14:paraId="1BB793E1" w14:textId="77777777" w:rsidTr="000A0DDF">
        <w:trPr>
          <w:cantSplit/>
        </w:trPr>
        <w:tc>
          <w:tcPr>
            <w:tcW w:w="794" w:type="dxa"/>
          </w:tcPr>
          <w:p w14:paraId="7B42DC3E" w14:textId="77777777" w:rsidR="000A0DDF" w:rsidRPr="006177BC" w:rsidRDefault="000A0DDF" w:rsidP="000A0D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F0835FA" w14:textId="77777777" w:rsidR="000A0DDF" w:rsidRPr="006177BC" w:rsidRDefault="000A0DDF" w:rsidP="000A0D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0B909D" w14:textId="2CCF66E3" w:rsidR="000A0DDF" w:rsidRPr="006177BC" w:rsidRDefault="000A0DDF" w:rsidP="000A0D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E6C8B">
              <w:rPr>
                <w:rFonts w:cs="B Nazanin" w:hint="cs"/>
                <w:rtl/>
              </w:rPr>
              <w:t>صنایع</w:t>
            </w:r>
            <w:r w:rsidRPr="000E6C8B">
              <w:rPr>
                <w:rFonts w:cs="B Nazanin"/>
                <w:rtl/>
              </w:rPr>
              <w:t xml:space="preserve"> </w:t>
            </w:r>
          </w:p>
        </w:tc>
      </w:tr>
      <w:tr w:rsidR="000A0DDF" w:rsidRPr="006177BC" w14:paraId="30560184" w14:textId="77777777" w:rsidTr="000A0DDF">
        <w:trPr>
          <w:cantSplit/>
        </w:trPr>
        <w:tc>
          <w:tcPr>
            <w:tcW w:w="794" w:type="dxa"/>
          </w:tcPr>
          <w:p w14:paraId="6CB0E518" w14:textId="77777777" w:rsidR="000A0DDF" w:rsidRPr="006177BC" w:rsidRDefault="000A0DDF" w:rsidP="000A0D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51B910" w14:textId="77777777" w:rsidR="000A0DDF" w:rsidRPr="006177BC" w:rsidRDefault="000A0DDF" w:rsidP="000A0D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3571A8" w14:textId="2BAACBDD" w:rsidR="000A0DDF" w:rsidRPr="006177BC" w:rsidRDefault="000A0DDF" w:rsidP="000A0D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E6C8B">
              <w:rPr>
                <w:rFonts w:cs="B Nazanin" w:hint="cs"/>
                <w:rtl/>
              </w:rPr>
              <w:t>منابع خانگی</w:t>
            </w:r>
          </w:p>
        </w:tc>
      </w:tr>
      <w:tr w:rsidR="000A0DDF" w:rsidRPr="006177BC" w14:paraId="340B236E" w14:textId="77777777" w:rsidTr="000A0DDF">
        <w:trPr>
          <w:cantSplit/>
        </w:trPr>
        <w:tc>
          <w:tcPr>
            <w:tcW w:w="794" w:type="dxa"/>
          </w:tcPr>
          <w:p w14:paraId="6E84E35E" w14:textId="77777777" w:rsidR="000A0DDF" w:rsidRPr="006177BC" w:rsidRDefault="000A0DDF" w:rsidP="000A0D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1372BF" w14:textId="77777777" w:rsidR="000A0DDF" w:rsidRPr="006177BC" w:rsidRDefault="000A0DDF" w:rsidP="000A0D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261547" w14:textId="525B9601" w:rsidR="000A0DDF" w:rsidRPr="006177BC" w:rsidRDefault="000A0DDF" w:rsidP="000A0D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E6C8B">
              <w:rPr>
                <w:rFonts w:cs="B Nazanin" w:hint="cs"/>
                <w:rtl/>
              </w:rPr>
              <w:t>منابع ثابت</w:t>
            </w:r>
          </w:p>
        </w:tc>
      </w:tr>
      <w:tr w:rsidR="00A83656" w:rsidRPr="006177BC" w14:paraId="34ED71BE" w14:textId="77777777" w:rsidTr="000A0DDF">
        <w:trPr>
          <w:cantSplit/>
        </w:trPr>
        <w:tc>
          <w:tcPr>
            <w:tcW w:w="794" w:type="dxa"/>
          </w:tcPr>
          <w:p w14:paraId="2A5AF640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A5AD11" w14:textId="37C28BB9" w:rsidR="00A83656" w:rsidRPr="006177BC" w:rsidRDefault="0021581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1581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1581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14315693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43D302FE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1126AFF4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05259835" w14:textId="77777777" w:rsidTr="00BA6682">
        <w:trPr>
          <w:cantSplit/>
        </w:trPr>
        <w:tc>
          <w:tcPr>
            <w:tcW w:w="794" w:type="dxa"/>
            <w:shd w:val="clear" w:color="auto" w:fill="auto"/>
          </w:tcPr>
          <w:p w14:paraId="1438E9C7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6D2B5E" w14:textId="43DAFB00" w:rsidR="001218DE" w:rsidRPr="006177BC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A6682"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="00BA6682"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35ED50A3" w14:textId="77777777" w:rsidTr="00BA6682">
        <w:trPr>
          <w:cantSplit/>
        </w:trPr>
        <w:tc>
          <w:tcPr>
            <w:tcW w:w="794" w:type="dxa"/>
          </w:tcPr>
          <w:p w14:paraId="0E4CE1AE" w14:textId="4AD84E45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13D0377C" w14:textId="6BF06CCA" w:rsidR="001218DE" w:rsidRPr="00BA6682" w:rsidRDefault="00BA6682" w:rsidP="00BA668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A6682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کدام یک تعیین کننده الگوی ترافیکی شهر هستند؟</w:t>
            </w:r>
          </w:p>
        </w:tc>
      </w:tr>
      <w:tr w:rsidR="00BA6682" w:rsidRPr="006177BC" w14:paraId="68E692AB" w14:textId="77777777" w:rsidTr="00BA6682">
        <w:trPr>
          <w:cantSplit/>
        </w:trPr>
        <w:tc>
          <w:tcPr>
            <w:tcW w:w="794" w:type="dxa"/>
          </w:tcPr>
          <w:p w14:paraId="6C3B46B8" w14:textId="77777777" w:rsidR="00BA6682" w:rsidRPr="006177BC" w:rsidRDefault="00BA6682" w:rsidP="00BA668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14E1F4" w14:textId="77777777" w:rsidR="00BA6682" w:rsidRPr="006177BC" w:rsidRDefault="00BA6682" w:rsidP="00BA668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2D10B3" w14:textId="4DB49F65" w:rsidR="00BA6682" w:rsidRPr="006177BC" w:rsidRDefault="00BA6682" w:rsidP="00BA668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D3034">
              <w:rPr>
                <w:rFonts w:cs="B Nazanin" w:hint="cs"/>
                <w:rtl/>
              </w:rPr>
              <w:t>منو اکسید نیتروژن</w:t>
            </w:r>
          </w:p>
        </w:tc>
      </w:tr>
      <w:tr w:rsidR="00BA6682" w:rsidRPr="006177BC" w14:paraId="6AF0C276" w14:textId="77777777" w:rsidTr="00BA6682">
        <w:trPr>
          <w:cantSplit/>
        </w:trPr>
        <w:tc>
          <w:tcPr>
            <w:tcW w:w="794" w:type="dxa"/>
          </w:tcPr>
          <w:p w14:paraId="70959CD5" w14:textId="77777777" w:rsidR="00BA6682" w:rsidRPr="006177BC" w:rsidRDefault="00BA6682" w:rsidP="00BA668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AE9B1B" w14:textId="77777777" w:rsidR="00BA6682" w:rsidRPr="006177BC" w:rsidRDefault="00BA6682" w:rsidP="00BA668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811ADF" w14:textId="568CF2C9" w:rsidR="00BA6682" w:rsidRPr="006177BC" w:rsidRDefault="00BA6682" w:rsidP="00BA668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D3034">
              <w:rPr>
                <w:rFonts w:cs="B Nazanin" w:hint="cs"/>
                <w:b/>
                <w:bCs/>
                <w:rtl/>
              </w:rPr>
              <w:t>منو اکسید کربن</w:t>
            </w:r>
          </w:p>
        </w:tc>
      </w:tr>
      <w:tr w:rsidR="00BA6682" w:rsidRPr="006177BC" w14:paraId="72541CC2" w14:textId="77777777" w:rsidTr="00BA6682">
        <w:trPr>
          <w:cantSplit/>
        </w:trPr>
        <w:tc>
          <w:tcPr>
            <w:tcW w:w="794" w:type="dxa"/>
          </w:tcPr>
          <w:p w14:paraId="316126D3" w14:textId="77777777" w:rsidR="00BA6682" w:rsidRPr="006177BC" w:rsidRDefault="00BA6682" w:rsidP="00BA668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1B2D2A" w14:textId="77777777" w:rsidR="00BA6682" w:rsidRPr="006177BC" w:rsidRDefault="00BA6682" w:rsidP="00BA668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A08D28" w14:textId="784AEF12" w:rsidR="00BA6682" w:rsidRPr="006177BC" w:rsidRDefault="00BA6682" w:rsidP="00BA668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D3034">
              <w:rPr>
                <w:rFonts w:cs="B Nazanin" w:hint="cs"/>
                <w:rtl/>
              </w:rPr>
              <w:t>دی اکسید گوگرد</w:t>
            </w:r>
          </w:p>
        </w:tc>
      </w:tr>
      <w:tr w:rsidR="00BA6682" w:rsidRPr="006177BC" w14:paraId="59606A46" w14:textId="77777777" w:rsidTr="00BA6682">
        <w:trPr>
          <w:cantSplit/>
        </w:trPr>
        <w:tc>
          <w:tcPr>
            <w:tcW w:w="794" w:type="dxa"/>
          </w:tcPr>
          <w:p w14:paraId="1FE02787" w14:textId="77777777" w:rsidR="00BA6682" w:rsidRPr="006177BC" w:rsidRDefault="00BA6682" w:rsidP="00BA668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5932FE" w14:textId="77777777" w:rsidR="00BA6682" w:rsidRPr="006177BC" w:rsidRDefault="00BA6682" w:rsidP="00BA668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A062904" w14:textId="6DC26E83" w:rsidR="00BA6682" w:rsidRPr="006177BC" w:rsidRDefault="00BA6682" w:rsidP="00BA668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D3034">
              <w:rPr>
                <w:rFonts w:cs="B Nazanin" w:hint="cs"/>
                <w:rtl/>
              </w:rPr>
              <w:t>هر سه مورد</w:t>
            </w:r>
          </w:p>
        </w:tc>
      </w:tr>
      <w:tr w:rsidR="00A83656" w:rsidRPr="006177BC" w14:paraId="29AC279F" w14:textId="77777777" w:rsidTr="00BA6682">
        <w:trPr>
          <w:cantSplit/>
        </w:trPr>
        <w:tc>
          <w:tcPr>
            <w:tcW w:w="794" w:type="dxa"/>
          </w:tcPr>
          <w:p w14:paraId="62D9E7F4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A46464" w14:textId="2FE86164" w:rsidR="00A83656" w:rsidRPr="006177BC" w:rsidRDefault="00BA668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1581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1581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4C78C9B1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C5D6E41" w14:textId="77777777" w:rsidTr="00E349DF">
        <w:trPr>
          <w:cantSplit/>
        </w:trPr>
        <w:tc>
          <w:tcPr>
            <w:tcW w:w="794" w:type="dxa"/>
            <w:shd w:val="clear" w:color="auto" w:fill="auto"/>
          </w:tcPr>
          <w:p w14:paraId="50DE575A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C9FF8B" w14:textId="5437CE41" w:rsidR="001218DE" w:rsidRPr="006177BC" w:rsidRDefault="00174532" w:rsidP="00E349DF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349DF" w:rsidRPr="00E349DF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E349DF" w:rsidRPr="00E349D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7A14C66E" w14:textId="77777777" w:rsidTr="00E349DF">
        <w:trPr>
          <w:cantSplit/>
        </w:trPr>
        <w:tc>
          <w:tcPr>
            <w:tcW w:w="794" w:type="dxa"/>
          </w:tcPr>
          <w:p w14:paraId="575BB011" w14:textId="07EF3686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54C73A4F" w14:textId="60166938" w:rsidR="001218DE" w:rsidRPr="00E349DF" w:rsidRDefault="00E349DF" w:rsidP="00E349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E349DF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سفید شدن صخره های مرجانی مربوط به کدام یک از موارد زیر است؟</w:t>
            </w:r>
          </w:p>
        </w:tc>
      </w:tr>
      <w:tr w:rsidR="00E349DF" w:rsidRPr="006177BC" w14:paraId="61053A54" w14:textId="77777777" w:rsidTr="00E349DF">
        <w:trPr>
          <w:cantSplit/>
        </w:trPr>
        <w:tc>
          <w:tcPr>
            <w:tcW w:w="794" w:type="dxa"/>
          </w:tcPr>
          <w:p w14:paraId="0A0D7315" w14:textId="77777777" w:rsidR="00E349DF" w:rsidRPr="006177BC" w:rsidRDefault="00E349DF" w:rsidP="00E349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04AFB1" w14:textId="77777777" w:rsidR="00E349DF" w:rsidRPr="006177BC" w:rsidRDefault="00E349DF" w:rsidP="00E349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D4E294" w14:textId="207469D0" w:rsidR="00E349DF" w:rsidRPr="006177BC" w:rsidRDefault="00E349DF" w:rsidP="00E349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A2ED1">
              <w:rPr>
                <w:rFonts w:cs="B Nazanin" w:hint="cs"/>
                <w:rtl/>
              </w:rPr>
              <w:t>منو اکسید نیتروژن</w:t>
            </w:r>
          </w:p>
        </w:tc>
      </w:tr>
      <w:tr w:rsidR="00E349DF" w:rsidRPr="006177BC" w14:paraId="7D8C0B35" w14:textId="77777777" w:rsidTr="00E349DF">
        <w:trPr>
          <w:cantSplit/>
        </w:trPr>
        <w:tc>
          <w:tcPr>
            <w:tcW w:w="794" w:type="dxa"/>
          </w:tcPr>
          <w:p w14:paraId="209B9E61" w14:textId="77777777" w:rsidR="00E349DF" w:rsidRPr="006177BC" w:rsidRDefault="00E349DF" w:rsidP="00E349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17BE5E" w14:textId="77777777" w:rsidR="00E349DF" w:rsidRPr="006177BC" w:rsidRDefault="00E349DF" w:rsidP="00E349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EEC86E" w14:textId="0ED7E17A" w:rsidR="00E349DF" w:rsidRPr="006177BC" w:rsidRDefault="00E349DF" w:rsidP="00E349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A2ED1">
              <w:rPr>
                <w:rFonts w:cs="B Nazanin" w:hint="cs"/>
                <w:rtl/>
              </w:rPr>
              <w:t>منو اکسید کربن</w:t>
            </w:r>
          </w:p>
        </w:tc>
      </w:tr>
      <w:tr w:rsidR="00E349DF" w:rsidRPr="006177BC" w14:paraId="5B990A77" w14:textId="77777777" w:rsidTr="00E349DF">
        <w:trPr>
          <w:cantSplit/>
        </w:trPr>
        <w:tc>
          <w:tcPr>
            <w:tcW w:w="794" w:type="dxa"/>
          </w:tcPr>
          <w:p w14:paraId="0096FC00" w14:textId="77777777" w:rsidR="00E349DF" w:rsidRPr="006177BC" w:rsidRDefault="00E349DF" w:rsidP="00E349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4E3656" w14:textId="77777777" w:rsidR="00E349DF" w:rsidRPr="006177BC" w:rsidRDefault="00E349DF" w:rsidP="00E349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874CC5" w14:textId="0AF1BE45" w:rsidR="00E349DF" w:rsidRPr="006177BC" w:rsidRDefault="00E349DF" w:rsidP="00E349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A2ED1">
              <w:rPr>
                <w:rFonts w:cs="B Nazanin" w:hint="cs"/>
                <w:rtl/>
              </w:rPr>
              <w:t>دی اکسید گوگرد</w:t>
            </w:r>
          </w:p>
        </w:tc>
      </w:tr>
      <w:tr w:rsidR="00E349DF" w:rsidRPr="006177BC" w14:paraId="0AA97FC7" w14:textId="77777777" w:rsidTr="00E349DF">
        <w:trPr>
          <w:cantSplit/>
        </w:trPr>
        <w:tc>
          <w:tcPr>
            <w:tcW w:w="794" w:type="dxa"/>
          </w:tcPr>
          <w:p w14:paraId="19335C76" w14:textId="77777777" w:rsidR="00E349DF" w:rsidRPr="006177BC" w:rsidRDefault="00E349DF" w:rsidP="00E349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6EDD8D" w14:textId="77777777" w:rsidR="00E349DF" w:rsidRPr="006177BC" w:rsidRDefault="00E349DF" w:rsidP="00E349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365D63" w14:textId="771D1256" w:rsidR="00E349DF" w:rsidRPr="006177BC" w:rsidRDefault="00E349DF" w:rsidP="00E349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A2ED1">
              <w:rPr>
                <w:rFonts w:cs="B Nazanin" w:hint="cs"/>
                <w:b/>
                <w:bCs/>
                <w:rtl/>
              </w:rPr>
              <w:t>اشعه مادون قرمز (</w:t>
            </w:r>
            <w:r w:rsidRPr="008A2ED1">
              <w:rPr>
                <w:rFonts w:cs="B Nazanin"/>
                <w:b/>
                <w:bCs/>
              </w:rPr>
              <w:t>UV</w:t>
            </w:r>
            <w:r w:rsidRPr="008A2ED1">
              <w:rPr>
                <w:rFonts w:cs="B Nazanin" w:hint="cs"/>
                <w:b/>
                <w:bCs/>
                <w:rtl/>
              </w:rPr>
              <w:t>)</w:t>
            </w:r>
          </w:p>
        </w:tc>
      </w:tr>
      <w:tr w:rsidR="00A83656" w:rsidRPr="006177BC" w14:paraId="5E60AA7B" w14:textId="77777777" w:rsidTr="00E349DF">
        <w:trPr>
          <w:cantSplit/>
        </w:trPr>
        <w:tc>
          <w:tcPr>
            <w:tcW w:w="794" w:type="dxa"/>
          </w:tcPr>
          <w:p w14:paraId="23979C7C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5AF474" w14:textId="7549A17B" w:rsidR="00A83656" w:rsidRPr="006177BC" w:rsidRDefault="00E349D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1581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1581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1581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2158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3D790E32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2FD07A27" w14:textId="77777777" w:rsidTr="00D062FA">
        <w:trPr>
          <w:cantSplit/>
        </w:trPr>
        <w:tc>
          <w:tcPr>
            <w:tcW w:w="794" w:type="dxa"/>
            <w:shd w:val="clear" w:color="auto" w:fill="auto"/>
          </w:tcPr>
          <w:p w14:paraId="68226203" w14:textId="77777777" w:rsidR="001218DE" w:rsidRPr="006177BC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A1702BB" w14:textId="22945CC1" w:rsidR="001218DE" w:rsidRPr="006177BC" w:rsidRDefault="00174532" w:rsidP="002B520B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B520B" w:rsidRPr="002B520B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2B520B" w:rsidRPr="002B520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56205D80" w14:textId="77777777" w:rsidTr="00D062FA">
        <w:trPr>
          <w:cantSplit/>
        </w:trPr>
        <w:tc>
          <w:tcPr>
            <w:tcW w:w="794" w:type="dxa"/>
          </w:tcPr>
          <w:p w14:paraId="6BEB092D" w14:textId="683FB0CE" w:rsidR="001218DE" w:rsidRPr="006177BC" w:rsidRDefault="008A097E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53C8B6F9" w14:textId="3D0248D2" w:rsidR="001218DE" w:rsidRPr="00D062FA" w:rsidRDefault="00D062FA" w:rsidP="00D062F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062FA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در مه دود فتو شیمیایی کدام عوامل دخیل می باشند؟</w:t>
            </w:r>
          </w:p>
        </w:tc>
      </w:tr>
      <w:tr w:rsidR="00D062FA" w:rsidRPr="006177BC" w14:paraId="1113FE2C" w14:textId="77777777" w:rsidTr="00D062FA">
        <w:trPr>
          <w:cantSplit/>
        </w:trPr>
        <w:tc>
          <w:tcPr>
            <w:tcW w:w="794" w:type="dxa"/>
          </w:tcPr>
          <w:p w14:paraId="32AFD8AF" w14:textId="77777777" w:rsidR="00D062FA" w:rsidRPr="006177BC" w:rsidRDefault="00D062FA" w:rsidP="00D062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187B9B" w14:textId="77777777" w:rsidR="00D062FA" w:rsidRPr="006177BC" w:rsidRDefault="00D062FA" w:rsidP="00D062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4AAE79" w14:textId="0D7348B5" w:rsidR="00D062FA" w:rsidRPr="006177BC" w:rsidRDefault="00D062FA" w:rsidP="00D062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A4549">
              <w:rPr>
                <w:rFonts w:cs="B Nazanin" w:hint="cs"/>
                <w:rtl/>
              </w:rPr>
              <w:t xml:space="preserve">اکسید شدن </w:t>
            </w:r>
            <w:r w:rsidRPr="009A4549">
              <w:rPr>
                <w:rFonts w:cs="B Nazanin"/>
              </w:rPr>
              <w:t>NO</w:t>
            </w:r>
            <w:r w:rsidRPr="009A4549">
              <w:rPr>
                <w:rFonts w:cs="B Nazanin" w:hint="cs"/>
                <w:rtl/>
              </w:rPr>
              <w:t xml:space="preserve"> به </w:t>
            </w:r>
            <w:r w:rsidRPr="009A4549">
              <w:rPr>
                <w:rFonts w:cs="B Nazanin"/>
              </w:rPr>
              <w:t>NO</w:t>
            </w:r>
            <w:r w:rsidRPr="009A4549">
              <w:rPr>
                <w:rFonts w:cs="B Nazanin"/>
                <w:vertAlign w:val="subscript"/>
              </w:rPr>
              <w:t>2</w:t>
            </w:r>
          </w:p>
        </w:tc>
      </w:tr>
      <w:tr w:rsidR="00D062FA" w:rsidRPr="006177BC" w14:paraId="1A766516" w14:textId="77777777" w:rsidTr="00D062FA">
        <w:trPr>
          <w:cantSplit/>
        </w:trPr>
        <w:tc>
          <w:tcPr>
            <w:tcW w:w="794" w:type="dxa"/>
          </w:tcPr>
          <w:p w14:paraId="470AA9E3" w14:textId="77777777" w:rsidR="00D062FA" w:rsidRPr="006177BC" w:rsidRDefault="00D062FA" w:rsidP="00D062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F244360" w14:textId="77777777" w:rsidR="00D062FA" w:rsidRPr="006177BC" w:rsidRDefault="00D062FA" w:rsidP="00D062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39B8E1" w14:textId="7A838DCE" w:rsidR="00D062FA" w:rsidRPr="006177BC" w:rsidRDefault="00D062FA" w:rsidP="00D062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A4549">
              <w:rPr>
                <w:rFonts w:cs="B Nazanin" w:hint="cs"/>
                <w:rtl/>
              </w:rPr>
              <w:t>هیدروکربن ها</w:t>
            </w:r>
          </w:p>
        </w:tc>
      </w:tr>
      <w:tr w:rsidR="00D062FA" w:rsidRPr="006177BC" w14:paraId="2E489263" w14:textId="77777777" w:rsidTr="00D062FA">
        <w:trPr>
          <w:cantSplit/>
        </w:trPr>
        <w:tc>
          <w:tcPr>
            <w:tcW w:w="794" w:type="dxa"/>
          </w:tcPr>
          <w:p w14:paraId="4B10AC32" w14:textId="77777777" w:rsidR="00D062FA" w:rsidRPr="006177BC" w:rsidRDefault="00D062FA" w:rsidP="00D062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AAE4A3" w14:textId="77777777" w:rsidR="00D062FA" w:rsidRPr="006177BC" w:rsidRDefault="00D062FA" w:rsidP="00D062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C121F54" w14:textId="23E41711" w:rsidR="00D062FA" w:rsidRPr="006177BC" w:rsidRDefault="00D062FA" w:rsidP="00D062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A4549">
              <w:rPr>
                <w:rFonts w:cs="B Nazanin" w:hint="cs"/>
                <w:rtl/>
              </w:rPr>
              <w:t>نور خورشید</w:t>
            </w:r>
          </w:p>
        </w:tc>
      </w:tr>
      <w:tr w:rsidR="00D062FA" w:rsidRPr="006177BC" w14:paraId="66462EA1" w14:textId="77777777" w:rsidTr="00D062FA">
        <w:trPr>
          <w:cantSplit/>
        </w:trPr>
        <w:tc>
          <w:tcPr>
            <w:tcW w:w="794" w:type="dxa"/>
          </w:tcPr>
          <w:p w14:paraId="3124B4A3" w14:textId="77777777" w:rsidR="00D062FA" w:rsidRPr="006177BC" w:rsidRDefault="00D062FA" w:rsidP="00D062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8328E6E" w14:textId="77777777" w:rsidR="00D062FA" w:rsidRPr="006177BC" w:rsidRDefault="00D062FA" w:rsidP="00D062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8EFB28" w14:textId="0055AB24" w:rsidR="00D062FA" w:rsidRPr="006177BC" w:rsidRDefault="00D062FA" w:rsidP="00D062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A4549">
              <w:rPr>
                <w:rFonts w:cs="B Nazanin" w:hint="cs"/>
                <w:b/>
                <w:bCs/>
                <w:rtl/>
              </w:rPr>
              <w:t>هر سه مورد</w:t>
            </w:r>
          </w:p>
        </w:tc>
      </w:tr>
      <w:tr w:rsidR="00A83656" w:rsidRPr="006177BC" w14:paraId="41152C99" w14:textId="77777777" w:rsidTr="00D062FA">
        <w:trPr>
          <w:cantSplit/>
        </w:trPr>
        <w:tc>
          <w:tcPr>
            <w:tcW w:w="794" w:type="dxa"/>
          </w:tcPr>
          <w:p w14:paraId="2D77D57E" w14:textId="77777777" w:rsidR="00A83656" w:rsidRPr="006177BC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46180A" w14:textId="52871029" w:rsidR="00A83656" w:rsidRPr="006177BC" w:rsidRDefault="00D062FA" w:rsidP="00D062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D062FA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D062F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062FA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D062F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D062FA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D062F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062FA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D062F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062FA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D062F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062FA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D062F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062FA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D062F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645CB1D0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5F9FCD0F" w14:textId="77777777" w:rsidTr="00C21690">
        <w:trPr>
          <w:cantSplit/>
        </w:trPr>
        <w:tc>
          <w:tcPr>
            <w:tcW w:w="794" w:type="dxa"/>
            <w:shd w:val="clear" w:color="auto" w:fill="auto"/>
          </w:tcPr>
          <w:p w14:paraId="531E564C" w14:textId="77777777" w:rsidR="005110C8" w:rsidRPr="006177BC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E1845D" w14:textId="72843B4D" w:rsidR="005110C8" w:rsidRPr="006177BC" w:rsidRDefault="00AF763F" w:rsidP="00BB601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B601E" w:rsidRPr="00BB601E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BB601E" w:rsidRPr="00BB601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5076CC56" w14:textId="77777777" w:rsidTr="00C21690">
        <w:trPr>
          <w:cantSplit/>
        </w:trPr>
        <w:tc>
          <w:tcPr>
            <w:tcW w:w="794" w:type="dxa"/>
          </w:tcPr>
          <w:p w14:paraId="108A9A29" w14:textId="4924F240" w:rsidR="005110C8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72B9797E" w14:textId="18E6B07B" w:rsidR="005110C8" w:rsidRPr="00C21690" w:rsidRDefault="00C21690" w:rsidP="00C2169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21690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کدام یک از موارد زیر باعث اختلال در سنتز </w:t>
            </w:r>
            <w:r w:rsidRPr="00C21690">
              <w:rPr>
                <w:rFonts w:asciiTheme="majorBidi" w:hAnsiTheme="majorBidi" w:cs="B Nazanin"/>
                <w:b/>
                <w:color w:val="000000" w:themeColor="text1"/>
              </w:rPr>
              <w:t>DNA</w:t>
            </w:r>
            <w:r w:rsidRPr="00C21690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 می شود؟</w:t>
            </w:r>
          </w:p>
        </w:tc>
      </w:tr>
      <w:tr w:rsidR="00C21690" w:rsidRPr="006177BC" w14:paraId="442D409B" w14:textId="77777777" w:rsidTr="00C21690">
        <w:trPr>
          <w:cantSplit/>
        </w:trPr>
        <w:tc>
          <w:tcPr>
            <w:tcW w:w="794" w:type="dxa"/>
          </w:tcPr>
          <w:p w14:paraId="7889D8EE" w14:textId="77777777" w:rsidR="00C21690" w:rsidRPr="006177BC" w:rsidRDefault="00C21690" w:rsidP="00C2169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B540C8F" w14:textId="77777777" w:rsidR="00C21690" w:rsidRPr="006177BC" w:rsidRDefault="00C21690" w:rsidP="00C2169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72AB95" w14:textId="03429A97" w:rsidR="00C21690" w:rsidRPr="006177BC" w:rsidRDefault="00C21690" w:rsidP="00C2169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84A57">
              <w:rPr>
                <w:rFonts w:cs="B Nazanin" w:hint="cs"/>
                <w:b/>
                <w:bCs/>
                <w:rtl/>
              </w:rPr>
              <w:t>اشعه مادون قرمز (</w:t>
            </w:r>
            <w:r w:rsidRPr="00184A57">
              <w:rPr>
                <w:rFonts w:cs="B Nazanin"/>
                <w:b/>
                <w:bCs/>
              </w:rPr>
              <w:t>UV</w:t>
            </w:r>
            <w:r w:rsidRPr="00184A57">
              <w:rPr>
                <w:rFonts w:cs="B Nazanin" w:hint="cs"/>
                <w:b/>
                <w:bCs/>
                <w:rtl/>
              </w:rPr>
              <w:t>)</w:t>
            </w:r>
          </w:p>
        </w:tc>
      </w:tr>
      <w:tr w:rsidR="00C21690" w:rsidRPr="006177BC" w14:paraId="189D1D49" w14:textId="77777777" w:rsidTr="00C21690">
        <w:trPr>
          <w:cantSplit/>
        </w:trPr>
        <w:tc>
          <w:tcPr>
            <w:tcW w:w="794" w:type="dxa"/>
          </w:tcPr>
          <w:p w14:paraId="17144D1B" w14:textId="77777777" w:rsidR="00C21690" w:rsidRPr="006177BC" w:rsidRDefault="00C21690" w:rsidP="00C2169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DED3A3" w14:textId="77777777" w:rsidR="00C21690" w:rsidRPr="006177BC" w:rsidRDefault="00C21690" w:rsidP="00C2169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69CAFC" w14:textId="5173454F" w:rsidR="00C21690" w:rsidRPr="006177BC" w:rsidRDefault="00C21690" w:rsidP="00C2169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84A57">
              <w:rPr>
                <w:rFonts w:cs="B Nazanin" w:hint="cs"/>
                <w:rtl/>
              </w:rPr>
              <w:t>منو اکسید کربن</w:t>
            </w:r>
          </w:p>
        </w:tc>
      </w:tr>
      <w:tr w:rsidR="00C21690" w:rsidRPr="006177BC" w14:paraId="19B98F0E" w14:textId="77777777" w:rsidTr="00C21690">
        <w:trPr>
          <w:cantSplit/>
        </w:trPr>
        <w:tc>
          <w:tcPr>
            <w:tcW w:w="794" w:type="dxa"/>
          </w:tcPr>
          <w:p w14:paraId="5E794293" w14:textId="77777777" w:rsidR="00C21690" w:rsidRPr="006177BC" w:rsidRDefault="00C21690" w:rsidP="00C2169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FBDF0F" w14:textId="77777777" w:rsidR="00C21690" w:rsidRPr="006177BC" w:rsidRDefault="00C21690" w:rsidP="00C2169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A9449A" w14:textId="4E36C163" w:rsidR="00C21690" w:rsidRPr="006177BC" w:rsidRDefault="00C21690" w:rsidP="00C2169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84A57">
              <w:rPr>
                <w:rFonts w:cs="B Nazanin" w:hint="cs"/>
                <w:rtl/>
              </w:rPr>
              <w:t>دی اکسید گوگرد</w:t>
            </w:r>
          </w:p>
        </w:tc>
      </w:tr>
      <w:tr w:rsidR="00C21690" w:rsidRPr="006177BC" w14:paraId="4D89D06B" w14:textId="77777777" w:rsidTr="00C21690">
        <w:trPr>
          <w:cantSplit/>
        </w:trPr>
        <w:tc>
          <w:tcPr>
            <w:tcW w:w="794" w:type="dxa"/>
          </w:tcPr>
          <w:p w14:paraId="7EB1CE05" w14:textId="77777777" w:rsidR="00C21690" w:rsidRPr="006177BC" w:rsidRDefault="00C21690" w:rsidP="00C2169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6399007" w14:textId="77777777" w:rsidR="00C21690" w:rsidRPr="006177BC" w:rsidRDefault="00C21690" w:rsidP="00C2169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5719E8" w14:textId="25A5DD11" w:rsidR="00C21690" w:rsidRPr="006177BC" w:rsidRDefault="00C21690" w:rsidP="00C2169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84A57">
              <w:rPr>
                <w:rFonts w:cs="B Nazanin" w:hint="cs"/>
                <w:rtl/>
              </w:rPr>
              <w:t>منو اکسید نیتروژن</w:t>
            </w:r>
          </w:p>
        </w:tc>
      </w:tr>
      <w:tr w:rsidR="00A83656" w:rsidRPr="006177BC" w14:paraId="0DE9727E" w14:textId="77777777" w:rsidTr="00C21690">
        <w:trPr>
          <w:cantSplit/>
        </w:trPr>
        <w:tc>
          <w:tcPr>
            <w:tcW w:w="794" w:type="dxa"/>
          </w:tcPr>
          <w:p w14:paraId="3B0D6B5E" w14:textId="77777777" w:rsidR="00A83656" w:rsidRPr="006177BC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DCCE77" w14:textId="1742315E" w:rsidR="00A83656" w:rsidRPr="006177BC" w:rsidRDefault="000F5101" w:rsidP="000F510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0F5101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0F5101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0F5101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0F5101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0F5101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0F5101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0F5101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0F5101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0F5101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0F5101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0F5101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0F5101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0F5101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0F5101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4FD9F548" w14:textId="77777777" w:rsidR="001218DE" w:rsidRPr="006177BC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5FF38CE1" w14:textId="77777777" w:rsidTr="00D1509A">
        <w:trPr>
          <w:cantSplit/>
        </w:trPr>
        <w:tc>
          <w:tcPr>
            <w:tcW w:w="794" w:type="dxa"/>
            <w:shd w:val="clear" w:color="auto" w:fill="auto"/>
          </w:tcPr>
          <w:p w14:paraId="77A3BD1E" w14:textId="77777777" w:rsidR="005110C8" w:rsidRPr="006177BC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9B32AA" w14:textId="777120BA" w:rsidR="005110C8" w:rsidRPr="006177BC" w:rsidRDefault="00AF763F" w:rsidP="00D1509A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D1509A" w:rsidRPr="00D1509A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D1509A" w:rsidRPr="00D1509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0D7206E4" w14:textId="77777777" w:rsidTr="00D1509A">
        <w:trPr>
          <w:cantSplit/>
        </w:trPr>
        <w:tc>
          <w:tcPr>
            <w:tcW w:w="794" w:type="dxa"/>
          </w:tcPr>
          <w:p w14:paraId="1D708DE0" w14:textId="73672568" w:rsidR="005110C8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41F920F4" w14:textId="079E0B1A" w:rsidR="005110C8" w:rsidRPr="00D1509A" w:rsidRDefault="00D1509A" w:rsidP="00D1509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1509A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کدام یک از عوامل زیر مربوط به اقلیم است؟</w:t>
            </w:r>
          </w:p>
        </w:tc>
      </w:tr>
      <w:tr w:rsidR="00D1509A" w:rsidRPr="006177BC" w14:paraId="47E226A7" w14:textId="77777777" w:rsidTr="00D1509A">
        <w:trPr>
          <w:cantSplit/>
        </w:trPr>
        <w:tc>
          <w:tcPr>
            <w:tcW w:w="794" w:type="dxa"/>
          </w:tcPr>
          <w:p w14:paraId="6A7EFF90" w14:textId="77777777" w:rsidR="00D1509A" w:rsidRPr="006177BC" w:rsidRDefault="00D1509A" w:rsidP="00D1509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1F33FF" w14:textId="77777777" w:rsidR="00D1509A" w:rsidRPr="006177BC" w:rsidRDefault="00D1509A" w:rsidP="00D1509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1A7AB4" w14:textId="13C6C16C" w:rsidR="00D1509A" w:rsidRPr="006177BC" w:rsidRDefault="00D1509A" w:rsidP="00D150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84357">
              <w:rPr>
                <w:rFonts w:cs="B Nazanin" w:hint="cs"/>
                <w:rtl/>
              </w:rPr>
              <w:t>رطوبت و دما</w:t>
            </w:r>
          </w:p>
        </w:tc>
      </w:tr>
      <w:tr w:rsidR="00D1509A" w:rsidRPr="006177BC" w14:paraId="17BF6CE1" w14:textId="77777777" w:rsidTr="00D1509A">
        <w:trPr>
          <w:cantSplit/>
        </w:trPr>
        <w:tc>
          <w:tcPr>
            <w:tcW w:w="794" w:type="dxa"/>
          </w:tcPr>
          <w:p w14:paraId="49F1B7A6" w14:textId="77777777" w:rsidR="00D1509A" w:rsidRPr="006177BC" w:rsidRDefault="00D1509A" w:rsidP="00D1509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1F331F" w14:textId="77777777" w:rsidR="00D1509A" w:rsidRPr="006177BC" w:rsidRDefault="00D1509A" w:rsidP="00D1509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F9019C" w14:textId="56C06D79" w:rsidR="00D1509A" w:rsidRPr="006177BC" w:rsidRDefault="00D1509A" w:rsidP="00D150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84357">
              <w:rPr>
                <w:rFonts w:cs="B Nazanin" w:hint="cs"/>
                <w:rtl/>
              </w:rPr>
              <w:t xml:space="preserve">باد و </w:t>
            </w:r>
            <w:r w:rsidRPr="00584357">
              <w:rPr>
                <w:rFonts w:cs="B Nazanin"/>
              </w:rPr>
              <w:t> </w:t>
            </w:r>
            <w:r w:rsidRPr="00584357">
              <w:rPr>
                <w:rFonts w:cs="B Nazanin" w:hint="cs"/>
                <w:rtl/>
              </w:rPr>
              <w:t>بارش</w:t>
            </w:r>
          </w:p>
        </w:tc>
      </w:tr>
      <w:tr w:rsidR="00D1509A" w:rsidRPr="006177BC" w14:paraId="581604C3" w14:textId="77777777" w:rsidTr="00D1509A">
        <w:trPr>
          <w:cantSplit/>
        </w:trPr>
        <w:tc>
          <w:tcPr>
            <w:tcW w:w="794" w:type="dxa"/>
          </w:tcPr>
          <w:p w14:paraId="25C0B7DA" w14:textId="77777777" w:rsidR="00D1509A" w:rsidRPr="006177BC" w:rsidRDefault="00D1509A" w:rsidP="00D1509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59DDF1" w14:textId="77777777" w:rsidR="00D1509A" w:rsidRPr="006177BC" w:rsidRDefault="00D1509A" w:rsidP="00D1509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A445C9" w14:textId="2F349ACB" w:rsidR="00D1509A" w:rsidRPr="006177BC" w:rsidRDefault="00D1509A" w:rsidP="00D150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84357">
              <w:rPr>
                <w:rFonts w:cs="B Nazanin" w:hint="cs"/>
                <w:rtl/>
              </w:rPr>
              <w:t>فشار اتمسفر</w:t>
            </w:r>
          </w:p>
        </w:tc>
      </w:tr>
      <w:tr w:rsidR="00D1509A" w:rsidRPr="006177BC" w14:paraId="6F10AA37" w14:textId="77777777" w:rsidTr="00D1509A">
        <w:trPr>
          <w:cantSplit/>
        </w:trPr>
        <w:tc>
          <w:tcPr>
            <w:tcW w:w="794" w:type="dxa"/>
          </w:tcPr>
          <w:p w14:paraId="5FC19763" w14:textId="77777777" w:rsidR="00D1509A" w:rsidRPr="006177BC" w:rsidRDefault="00D1509A" w:rsidP="00D1509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0D9960C" w14:textId="77777777" w:rsidR="00D1509A" w:rsidRPr="006177BC" w:rsidRDefault="00D1509A" w:rsidP="00D1509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5DFF1C" w14:textId="10231D70" w:rsidR="00D1509A" w:rsidRPr="006177BC" w:rsidRDefault="00D1509A" w:rsidP="00D150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84357">
              <w:rPr>
                <w:rFonts w:cs="B Nazanin" w:hint="cs"/>
                <w:b/>
                <w:bCs/>
                <w:rtl/>
              </w:rPr>
              <w:t>همه موارد</w:t>
            </w:r>
          </w:p>
        </w:tc>
      </w:tr>
      <w:tr w:rsidR="00A83656" w:rsidRPr="006177BC" w14:paraId="1AA5B180" w14:textId="77777777" w:rsidTr="00D1509A">
        <w:trPr>
          <w:cantSplit/>
        </w:trPr>
        <w:tc>
          <w:tcPr>
            <w:tcW w:w="794" w:type="dxa"/>
          </w:tcPr>
          <w:p w14:paraId="6D5EE009" w14:textId="77777777" w:rsidR="00A83656" w:rsidRPr="006177BC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C5B460" w14:textId="20F9F4EC" w:rsidR="00A83656" w:rsidRPr="006177BC" w:rsidRDefault="00D1509A" w:rsidP="00D150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D1509A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D1509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1509A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D1509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D1509A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D1509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1509A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D1509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1509A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D1509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1509A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D1509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1509A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D1509A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61974142" w14:textId="77777777" w:rsidR="005110C8" w:rsidRPr="006177BC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F9EE7F5" w14:textId="77777777" w:rsidTr="00A853D6">
        <w:trPr>
          <w:cantSplit/>
        </w:trPr>
        <w:tc>
          <w:tcPr>
            <w:tcW w:w="794" w:type="dxa"/>
            <w:shd w:val="clear" w:color="auto" w:fill="auto"/>
          </w:tcPr>
          <w:p w14:paraId="02AF5EF1" w14:textId="77777777" w:rsidR="005110C8" w:rsidRPr="006177BC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D9EE7D" w14:textId="2431D6A6" w:rsidR="005110C8" w:rsidRPr="006177BC" w:rsidRDefault="00AF763F" w:rsidP="00A853D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A853D6" w:rsidRPr="00A853D6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A853D6"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65D8012E" w14:textId="77777777" w:rsidTr="00A853D6">
        <w:trPr>
          <w:cantSplit/>
        </w:trPr>
        <w:tc>
          <w:tcPr>
            <w:tcW w:w="794" w:type="dxa"/>
          </w:tcPr>
          <w:p w14:paraId="3E359BD6" w14:textId="388DE1FB" w:rsidR="005110C8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37E1A086" w14:textId="0B5AB197" w:rsidR="005110C8" w:rsidRPr="00A853D6" w:rsidRDefault="00A853D6" w:rsidP="00A853D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A853D6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هدف از اقلیم شناسی چیست؟</w:t>
            </w:r>
          </w:p>
        </w:tc>
      </w:tr>
      <w:tr w:rsidR="00A853D6" w:rsidRPr="006177BC" w14:paraId="22D9EC9A" w14:textId="77777777" w:rsidTr="00A853D6">
        <w:trPr>
          <w:cantSplit/>
        </w:trPr>
        <w:tc>
          <w:tcPr>
            <w:tcW w:w="794" w:type="dxa"/>
          </w:tcPr>
          <w:p w14:paraId="2AB22D03" w14:textId="77777777" w:rsidR="00A853D6" w:rsidRPr="006177BC" w:rsidRDefault="00A853D6" w:rsidP="00A853D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7583C4" w14:textId="77777777" w:rsidR="00A853D6" w:rsidRPr="006177BC" w:rsidRDefault="00A853D6" w:rsidP="00A853D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4CA81C" w14:textId="22E0580D" w:rsidR="00A853D6" w:rsidRPr="006177BC" w:rsidRDefault="00A853D6" w:rsidP="00A853D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E2451">
              <w:rPr>
                <w:rFonts w:cs="B Nazanin" w:hint="cs"/>
                <w:rtl/>
              </w:rPr>
              <w:t>کشف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و تبیین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رفتار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طبیعی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اتمسفر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و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بهرهبرداری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آن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در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جهت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منافع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انسان</w:t>
            </w:r>
          </w:p>
        </w:tc>
      </w:tr>
      <w:tr w:rsidR="00A853D6" w:rsidRPr="006177BC" w14:paraId="7DD1560D" w14:textId="77777777" w:rsidTr="00A853D6">
        <w:trPr>
          <w:cantSplit/>
        </w:trPr>
        <w:tc>
          <w:tcPr>
            <w:tcW w:w="794" w:type="dxa"/>
          </w:tcPr>
          <w:p w14:paraId="1D568CCA" w14:textId="77777777" w:rsidR="00A853D6" w:rsidRPr="006177BC" w:rsidRDefault="00A853D6" w:rsidP="00A853D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63E7BE" w14:textId="77777777" w:rsidR="00A853D6" w:rsidRPr="006177BC" w:rsidRDefault="00A853D6" w:rsidP="00A853D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BE2D01" w14:textId="3A433EE4" w:rsidR="00A853D6" w:rsidRPr="006177BC" w:rsidRDefault="00A853D6" w:rsidP="00A853D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E2451">
              <w:rPr>
                <w:rFonts w:cs="B Nazanin" w:hint="cs"/>
                <w:rtl/>
              </w:rPr>
              <w:t xml:space="preserve">کنترل باد و </w:t>
            </w:r>
            <w:r w:rsidRPr="00CE2451">
              <w:rPr>
                <w:rFonts w:cs="B Nazanin"/>
              </w:rPr>
              <w:t> </w:t>
            </w:r>
            <w:r w:rsidRPr="00CE2451">
              <w:rPr>
                <w:rFonts w:cs="B Nazanin" w:hint="cs"/>
                <w:rtl/>
              </w:rPr>
              <w:t>بارش</w:t>
            </w:r>
          </w:p>
        </w:tc>
      </w:tr>
      <w:tr w:rsidR="00A853D6" w:rsidRPr="006177BC" w14:paraId="1D3EB8A8" w14:textId="77777777" w:rsidTr="00A853D6">
        <w:trPr>
          <w:cantSplit/>
        </w:trPr>
        <w:tc>
          <w:tcPr>
            <w:tcW w:w="794" w:type="dxa"/>
          </w:tcPr>
          <w:p w14:paraId="62DF36FE" w14:textId="77777777" w:rsidR="00A853D6" w:rsidRPr="006177BC" w:rsidRDefault="00A853D6" w:rsidP="00A853D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4D9B4C" w14:textId="77777777" w:rsidR="00A853D6" w:rsidRPr="006177BC" w:rsidRDefault="00A853D6" w:rsidP="00A853D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44B711A" w14:textId="40D09276" w:rsidR="00A853D6" w:rsidRPr="006177BC" w:rsidRDefault="00A853D6" w:rsidP="00A853D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E2451">
              <w:rPr>
                <w:rFonts w:cs="B Nazanin" w:hint="cs"/>
                <w:rtl/>
              </w:rPr>
              <w:t>شناسایی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استعدادها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و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توانهای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اقلیمهای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مختلف برای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زندگی</w:t>
            </w:r>
            <w:r w:rsidRPr="00CE2451">
              <w:rPr>
                <w:rFonts w:cs="B Nazanin"/>
                <w:rtl/>
              </w:rPr>
              <w:t xml:space="preserve"> </w:t>
            </w:r>
            <w:r w:rsidRPr="00CE2451">
              <w:rPr>
                <w:rFonts w:cs="B Nazanin" w:hint="cs"/>
                <w:rtl/>
              </w:rPr>
              <w:t>انسان</w:t>
            </w:r>
          </w:p>
        </w:tc>
      </w:tr>
      <w:tr w:rsidR="00A853D6" w:rsidRPr="006177BC" w14:paraId="01CE0A9F" w14:textId="77777777" w:rsidTr="00A853D6">
        <w:trPr>
          <w:cantSplit/>
        </w:trPr>
        <w:tc>
          <w:tcPr>
            <w:tcW w:w="794" w:type="dxa"/>
          </w:tcPr>
          <w:p w14:paraId="0A3EC014" w14:textId="77777777" w:rsidR="00A853D6" w:rsidRPr="006177BC" w:rsidRDefault="00A853D6" w:rsidP="00A853D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5B77D7" w14:textId="77777777" w:rsidR="00A853D6" w:rsidRPr="006177BC" w:rsidRDefault="00A853D6" w:rsidP="00A853D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112BE6" w14:textId="1C8F8658" w:rsidR="00A853D6" w:rsidRPr="006177BC" w:rsidRDefault="00A853D6" w:rsidP="00A853D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E2451">
              <w:rPr>
                <w:rFonts w:cs="B Nazanin" w:hint="cs"/>
                <w:b/>
                <w:bCs/>
                <w:rtl/>
              </w:rPr>
              <w:t>الف و ج</w:t>
            </w:r>
          </w:p>
        </w:tc>
      </w:tr>
      <w:tr w:rsidR="00A83656" w:rsidRPr="006177BC" w14:paraId="2496938C" w14:textId="77777777" w:rsidTr="00A853D6">
        <w:trPr>
          <w:cantSplit/>
        </w:trPr>
        <w:tc>
          <w:tcPr>
            <w:tcW w:w="794" w:type="dxa"/>
          </w:tcPr>
          <w:p w14:paraId="587A3719" w14:textId="77777777" w:rsidR="00A83656" w:rsidRPr="006177BC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A0A2E8" w14:textId="37BA5BE2" w:rsidR="00A83656" w:rsidRPr="006177BC" w:rsidRDefault="00A853D6" w:rsidP="00A853D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853D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853D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3FA71F9A" w14:textId="77777777" w:rsidR="005110C8" w:rsidRPr="006177BC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7ED4C20E" w14:textId="77777777" w:rsidTr="002D7FCD">
        <w:trPr>
          <w:cantSplit/>
        </w:trPr>
        <w:tc>
          <w:tcPr>
            <w:tcW w:w="794" w:type="dxa"/>
            <w:shd w:val="clear" w:color="auto" w:fill="auto"/>
          </w:tcPr>
          <w:p w14:paraId="09742433" w14:textId="77777777" w:rsidR="005110C8" w:rsidRPr="006177BC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9D766B" w14:textId="0502316F" w:rsidR="005110C8" w:rsidRPr="006177BC" w:rsidRDefault="00AF763F" w:rsidP="00A853D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A853D6" w:rsidRPr="00A853D6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A853D6"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3E9E01ED" w14:textId="77777777" w:rsidTr="002D7FCD">
        <w:trPr>
          <w:cantSplit/>
        </w:trPr>
        <w:tc>
          <w:tcPr>
            <w:tcW w:w="794" w:type="dxa"/>
          </w:tcPr>
          <w:p w14:paraId="43259576" w14:textId="7E99996C" w:rsidR="005110C8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2042D2CF" w14:textId="2FCB735E" w:rsidR="005110C8" w:rsidRPr="00CB4FB7" w:rsidRDefault="00CB4FB7" w:rsidP="00CB4FB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CB4FB7">
              <w:rPr>
                <w:rFonts w:asciiTheme="majorBidi" w:hAnsiTheme="majorBidi" w:cs="B Nazanin"/>
                <w:b/>
                <w:color w:val="000000" w:themeColor="text1"/>
                <w:rtl/>
              </w:rPr>
              <w:t>اقلیم</w:t>
            </w:r>
            <w:r w:rsidRPr="00CB4FB7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 </w:t>
            </w:r>
            <w:r w:rsidRPr="00CB4FB7">
              <w:rPr>
                <w:rFonts w:asciiTheme="majorBidi" w:hAnsiTheme="majorBidi" w:cs="B Nazanin"/>
                <w:b/>
                <w:color w:val="000000" w:themeColor="text1"/>
                <w:rtl/>
              </w:rPr>
              <w:t>شناسی به چه چیزی می</w:t>
            </w:r>
            <w:r w:rsidRPr="00CB4FB7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 </w:t>
            </w:r>
            <w:r w:rsidRPr="00CB4FB7">
              <w:rPr>
                <w:rFonts w:asciiTheme="majorBidi" w:hAnsiTheme="majorBidi" w:cs="B Nazanin"/>
                <w:b/>
                <w:color w:val="000000" w:themeColor="text1"/>
                <w:rtl/>
              </w:rPr>
              <w:t xml:space="preserve">پردازد؟ </w:t>
            </w:r>
          </w:p>
        </w:tc>
      </w:tr>
      <w:tr w:rsidR="002D7FCD" w:rsidRPr="006177BC" w14:paraId="743FAF3E" w14:textId="77777777" w:rsidTr="002D7FCD">
        <w:trPr>
          <w:cantSplit/>
        </w:trPr>
        <w:tc>
          <w:tcPr>
            <w:tcW w:w="794" w:type="dxa"/>
          </w:tcPr>
          <w:p w14:paraId="4EBCB9D0" w14:textId="77777777" w:rsidR="002D7FCD" w:rsidRPr="006177BC" w:rsidRDefault="002D7FCD" w:rsidP="002D7FC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313CCD" w14:textId="77777777" w:rsidR="002D7FCD" w:rsidRPr="006177BC" w:rsidRDefault="002D7FCD" w:rsidP="002D7FC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F64EF4" w14:textId="5F788829" w:rsidR="002D7FCD" w:rsidRPr="006177BC" w:rsidRDefault="002D7FCD" w:rsidP="002D7FC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64445">
              <w:rPr>
                <w:rFonts w:cs="B Nazanin"/>
                <w:rtl/>
              </w:rPr>
              <w:t xml:space="preserve">مطالعه گیاهان و جانوران </w:t>
            </w:r>
          </w:p>
        </w:tc>
      </w:tr>
      <w:tr w:rsidR="002D7FCD" w:rsidRPr="006177BC" w14:paraId="0F307140" w14:textId="77777777" w:rsidTr="002D7FCD">
        <w:trPr>
          <w:cantSplit/>
        </w:trPr>
        <w:tc>
          <w:tcPr>
            <w:tcW w:w="794" w:type="dxa"/>
          </w:tcPr>
          <w:p w14:paraId="4A32DE1A" w14:textId="77777777" w:rsidR="002D7FCD" w:rsidRPr="006177BC" w:rsidRDefault="002D7FCD" w:rsidP="002D7FC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7F5999" w14:textId="77777777" w:rsidR="002D7FCD" w:rsidRPr="006177BC" w:rsidRDefault="002D7FCD" w:rsidP="002D7FC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C9D075D" w14:textId="59690526" w:rsidR="002D7FCD" w:rsidRPr="006177BC" w:rsidRDefault="002D7FCD" w:rsidP="002D7FC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801E3">
              <w:rPr>
                <w:rFonts w:cs="B Nazanin"/>
                <w:b/>
                <w:bCs/>
                <w:rtl/>
              </w:rPr>
              <w:t>مطالعه آب و هوا و خصوصیات جو</w:t>
            </w:r>
            <w:r w:rsidRPr="00464445">
              <w:rPr>
                <w:rFonts w:cs="B Nazanin"/>
                <w:rtl/>
              </w:rPr>
              <w:t xml:space="preserve"> </w:t>
            </w:r>
          </w:p>
        </w:tc>
      </w:tr>
      <w:tr w:rsidR="002D7FCD" w:rsidRPr="006177BC" w14:paraId="40D72448" w14:textId="77777777" w:rsidTr="002D7FCD">
        <w:trPr>
          <w:cantSplit/>
        </w:trPr>
        <w:tc>
          <w:tcPr>
            <w:tcW w:w="794" w:type="dxa"/>
          </w:tcPr>
          <w:p w14:paraId="50755E65" w14:textId="77777777" w:rsidR="002D7FCD" w:rsidRPr="006177BC" w:rsidRDefault="002D7FCD" w:rsidP="002D7FC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B320BB" w14:textId="77777777" w:rsidR="002D7FCD" w:rsidRPr="006177BC" w:rsidRDefault="002D7FCD" w:rsidP="002D7FC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FFB902F" w14:textId="2CF77107" w:rsidR="002D7FCD" w:rsidRPr="006177BC" w:rsidRDefault="002D7FCD" w:rsidP="002D7FC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64445">
              <w:rPr>
                <w:rFonts w:cs="B Nazanin"/>
                <w:rtl/>
              </w:rPr>
              <w:t xml:space="preserve">مطالعه ساختار زمین </w:t>
            </w:r>
          </w:p>
        </w:tc>
      </w:tr>
      <w:tr w:rsidR="002D7FCD" w:rsidRPr="006177BC" w14:paraId="6915E3D1" w14:textId="77777777" w:rsidTr="002D7FCD">
        <w:trPr>
          <w:cantSplit/>
        </w:trPr>
        <w:tc>
          <w:tcPr>
            <w:tcW w:w="794" w:type="dxa"/>
          </w:tcPr>
          <w:p w14:paraId="1897A365" w14:textId="77777777" w:rsidR="002D7FCD" w:rsidRPr="006177BC" w:rsidRDefault="002D7FCD" w:rsidP="002D7FC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6406E0" w14:textId="77777777" w:rsidR="002D7FCD" w:rsidRPr="006177BC" w:rsidRDefault="002D7FCD" w:rsidP="002D7FC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688727" w14:textId="2BB7D470" w:rsidR="002D7FCD" w:rsidRPr="006177BC" w:rsidRDefault="002D7FCD" w:rsidP="002D7FC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64445">
              <w:rPr>
                <w:rFonts w:cs="B Nazanin"/>
                <w:rtl/>
              </w:rPr>
              <w:t>مطالعه اقیانوسها</w:t>
            </w:r>
          </w:p>
        </w:tc>
      </w:tr>
      <w:tr w:rsidR="00A83656" w:rsidRPr="006177BC" w14:paraId="5A9A2F90" w14:textId="77777777" w:rsidTr="002D7FCD">
        <w:trPr>
          <w:cantSplit/>
        </w:trPr>
        <w:tc>
          <w:tcPr>
            <w:tcW w:w="794" w:type="dxa"/>
          </w:tcPr>
          <w:p w14:paraId="07D1C47C" w14:textId="77777777" w:rsidR="00A83656" w:rsidRPr="006177BC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6B90AE" w14:textId="2602F08F" w:rsidR="00A83656" w:rsidRPr="006177BC" w:rsidRDefault="00A853D6" w:rsidP="00A853D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853D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853D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681F84AC" w14:textId="77777777" w:rsidR="005110C8" w:rsidRPr="006177BC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5DD8F2E4" w14:textId="77777777" w:rsidTr="006E7C1E">
        <w:trPr>
          <w:cantSplit/>
        </w:trPr>
        <w:tc>
          <w:tcPr>
            <w:tcW w:w="794" w:type="dxa"/>
            <w:shd w:val="clear" w:color="auto" w:fill="auto"/>
          </w:tcPr>
          <w:p w14:paraId="1C31A0C4" w14:textId="77777777" w:rsidR="005110C8" w:rsidRPr="006177BC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F1305B" w14:textId="469228C6" w:rsidR="005110C8" w:rsidRPr="006177BC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6E7C1E"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="006E7C1E"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37C18DFE" w14:textId="77777777" w:rsidTr="006E7C1E">
        <w:trPr>
          <w:cantSplit/>
        </w:trPr>
        <w:tc>
          <w:tcPr>
            <w:tcW w:w="794" w:type="dxa"/>
          </w:tcPr>
          <w:p w14:paraId="66EAFAE1" w14:textId="32914ABE" w:rsidR="005110C8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35E89C51" w14:textId="188C0B3E" w:rsidR="005110C8" w:rsidRPr="006E7C1E" w:rsidRDefault="006E7C1E" w:rsidP="006E7C1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E7C1E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ریز </w:t>
            </w:r>
            <w:r w:rsidRPr="006E7C1E">
              <w:rPr>
                <w:rFonts w:asciiTheme="majorBidi" w:hAnsiTheme="majorBidi" w:cs="B Nazanin"/>
                <w:b/>
                <w:color w:val="000000" w:themeColor="text1"/>
                <w:rtl/>
              </w:rPr>
              <w:t>اقلیم</w:t>
            </w:r>
            <w:r w:rsidRPr="006E7C1E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 </w:t>
            </w:r>
            <w:r w:rsidRPr="006E7C1E">
              <w:rPr>
                <w:rFonts w:asciiTheme="majorBidi" w:hAnsiTheme="majorBidi" w:cs="B Nazanin"/>
                <w:b/>
                <w:color w:val="000000" w:themeColor="text1"/>
                <w:rtl/>
              </w:rPr>
              <w:t xml:space="preserve">شناسی به چه چیزی میپردازد؟ </w:t>
            </w:r>
          </w:p>
        </w:tc>
      </w:tr>
      <w:tr w:rsidR="006E7C1E" w:rsidRPr="006177BC" w14:paraId="4E57A0E6" w14:textId="77777777" w:rsidTr="006E7C1E">
        <w:trPr>
          <w:cantSplit/>
        </w:trPr>
        <w:tc>
          <w:tcPr>
            <w:tcW w:w="794" w:type="dxa"/>
          </w:tcPr>
          <w:p w14:paraId="17711674" w14:textId="77777777" w:rsidR="006E7C1E" w:rsidRPr="006177BC" w:rsidRDefault="006E7C1E" w:rsidP="006E7C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8771710" w14:textId="77777777" w:rsidR="006E7C1E" w:rsidRPr="006177BC" w:rsidRDefault="006E7C1E" w:rsidP="006E7C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BBCA01F" w14:textId="68ED0B08" w:rsidR="006E7C1E" w:rsidRPr="006177BC" w:rsidRDefault="006E7C1E" w:rsidP="006E7C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A360A">
              <w:rPr>
                <w:rFonts w:cs="B Nazanin"/>
                <w:rtl/>
              </w:rPr>
              <w:t xml:space="preserve">بررسی اقلیم در سطح کره زمین </w:t>
            </w:r>
          </w:p>
        </w:tc>
      </w:tr>
      <w:tr w:rsidR="006E7C1E" w:rsidRPr="006177BC" w14:paraId="5634D9C7" w14:textId="77777777" w:rsidTr="006E7C1E">
        <w:trPr>
          <w:cantSplit/>
        </w:trPr>
        <w:tc>
          <w:tcPr>
            <w:tcW w:w="794" w:type="dxa"/>
          </w:tcPr>
          <w:p w14:paraId="12C47704" w14:textId="77777777" w:rsidR="006E7C1E" w:rsidRPr="006177BC" w:rsidRDefault="006E7C1E" w:rsidP="006E7C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1697AB" w14:textId="77777777" w:rsidR="006E7C1E" w:rsidRPr="006177BC" w:rsidRDefault="006E7C1E" w:rsidP="006E7C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C52BF9" w14:textId="3E120837" w:rsidR="006E7C1E" w:rsidRPr="006177BC" w:rsidRDefault="006E7C1E" w:rsidP="006E7C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A360A">
              <w:rPr>
                <w:rFonts w:cs="B Nazanin"/>
                <w:rtl/>
              </w:rPr>
              <w:t xml:space="preserve">بررسی اقلیم در سطح یک ناحیه یا شهر </w:t>
            </w:r>
          </w:p>
        </w:tc>
      </w:tr>
      <w:tr w:rsidR="006E7C1E" w:rsidRPr="006177BC" w14:paraId="636F9F33" w14:textId="77777777" w:rsidTr="006E7C1E">
        <w:trPr>
          <w:cantSplit/>
        </w:trPr>
        <w:tc>
          <w:tcPr>
            <w:tcW w:w="794" w:type="dxa"/>
          </w:tcPr>
          <w:p w14:paraId="44939DE8" w14:textId="77777777" w:rsidR="006E7C1E" w:rsidRPr="006177BC" w:rsidRDefault="006E7C1E" w:rsidP="006E7C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E1D955C" w14:textId="77777777" w:rsidR="006E7C1E" w:rsidRPr="006177BC" w:rsidRDefault="006E7C1E" w:rsidP="006E7C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F7E095" w14:textId="54D1F1CF" w:rsidR="006E7C1E" w:rsidRPr="006177BC" w:rsidRDefault="006E7C1E" w:rsidP="006E7C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72896">
              <w:rPr>
                <w:rFonts w:cs="B Nazanin"/>
                <w:b/>
                <w:bCs/>
                <w:rtl/>
              </w:rPr>
              <w:t>بررسی اقلیم در سطح یک مزرعه یا ساختمان</w:t>
            </w:r>
            <w:r w:rsidRPr="009A360A">
              <w:rPr>
                <w:rFonts w:cs="B Nazanin"/>
                <w:rtl/>
              </w:rPr>
              <w:t xml:space="preserve"> </w:t>
            </w:r>
          </w:p>
        </w:tc>
      </w:tr>
      <w:tr w:rsidR="006E7C1E" w:rsidRPr="006177BC" w14:paraId="2353CD3E" w14:textId="77777777" w:rsidTr="006E7C1E">
        <w:trPr>
          <w:cantSplit/>
        </w:trPr>
        <w:tc>
          <w:tcPr>
            <w:tcW w:w="794" w:type="dxa"/>
          </w:tcPr>
          <w:p w14:paraId="4C3B5718" w14:textId="77777777" w:rsidR="006E7C1E" w:rsidRPr="006177BC" w:rsidRDefault="006E7C1E" w:rsidP="006E7C1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891F51" w14:textId="77777777" w:rsidR="006E7C1E" w:rsidRPr="006177BC" w:rsidRDefault="006E7C1E" w:rsidP="006E7C1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8339F8" w14:textId="15366526" w:rsidR="006E7C1E" w:rsidRPr="006177BC" w:rsidRDefault="006E7C1E" w:rsidP="006E7C1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9A360A">
              <w:rPr>
                <w:rFonts w:cs="B Nazanin"/>
                <w:rtl/>
              </w:rPr>
              <w:t>بررسی اقلیم در سطح اقیانوسها</w:t>
            </w:r>
          </w:p>
        </w:tc>
      </w:tr>
      <w:tr w:rsidR="00A83656" w:rsidRPr="006177BC" w14:paraId="6A9D4AFF" w14:textId="77777777" w:rsidTr="006E7C1E">
        <w:trPr>
          <w:cantSplit/>
        </w:trPr>
        <w:tc>
          <w:tcPr>
            <w:tcW w:w="794" w:type="dxa"/>
          </w:tcPr>
          <w:p w14:paraId="60F57799" w14:textId="77777777" w:rsidR="00A83656" w:rsidRPr="006177BC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FA0BA3" w14:textId="5FF96D19" w:rsidR="00A83656" w:rsidRPr="006177BC" w:rsidRDefault="006E7C1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853D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A853D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A853D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A853D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2F531039" w14:textId="77777777" w:rsidR="005110C8" w:rsidRPr="006177BC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4021A87B" w14:textId="77777777" w:rsidTr="00272896">
        <w:trPr>
          <w:cantSplit/>
        </w:trPr>
        <w:tc>
          <w:tcPr>
            <w:tcW w:w="794" w:type="dxa"/>
            <w:shd w:val="clear" w:color="auto" w:fill="auto"/>
          </w:tcPr>
          <w:p w14:paraId="20A230A7" w14:textId="77777777" w:rsidR="005110C8" w:rsidRPr="006177BC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313743" w14:textId="19765525" w:rsidR="005110C8" w:rsidRPr="006177BC" w:rsidRDefault="00AF763F" w:rsidP="0027289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72896" w:rsidRPr="00272896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272896" w:rsidRPr="002728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02E0E1E4" w14:textId="77777777" w:rsidTr="00272896">
        <w:trPr>
          <w:cantSplit/>
        </w:trPr>
        <w:tc>
          <w:tcPr>
            <w:tcW w:w="794" w:type="dxa"/>
          </w:tcPr>
          <w:p w14:paraId="664957CA" w14:textId="0A23D1B2" w:rsidR="005110C8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407FD37B" w14:textId="1644AF15" w:rsidR="005110C8" w:rsidRPr="00272896" w:rsidRDefault="00272896" w:rsidP="0027289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72896">
              <w:rPr>
                <w:rFonts w:asciiTheme="majorBidi" w:hAnsiTheme="majorBidi" w:cs="B Nazanin"/>
                <w:b/>
                <w:color w:val="000000" w:themeColor="text1"/>
                <w:rtl/>
              </w:rPr>
              <w:t>چه کسی تقسیم</w:t>
            </w:r>
            <w:r w:rsidRPr="00272896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 </w:t>
            </w:r>
            <w:r w:rsidRPr="00272896">
              <w:rPr>
                <w:rFonts w:asciiTheme="majorBidi" w:hAnsiTheme="majorBidi" w:cs="B Nazanin"/>
                <w:b/>
                <w:color w:val="000000" w:themeColor="text1"/>
                <w:rtl/>
              </w:rPr>
              <w:t xml:space="preserve">بندی جهان به پنج منطقه اقلیمی را ارائه کرد؟ </w:t>
            </w:r>
          </w:p>
        </w:tc>
      </w:tr>
      <w:tr w:rsidR="00272896" w:rsidRPr="006177BC" w14:paraId="0B2FC444" w14:textId="77777777" w:rsidTr="00272896">
        <w:trPr>
          <w:cantSplit/>
        </w:trPr>
        <w:tc>
          <w:tcPr>
            <w:tcW w:w="794" w:type="dxa"/>
          </w:tcPr>
          <w:p w14:paraId="084690E4" w14:textId="77777777" w:rsidR="00272896" w:rsidRPr="006177BC" w:rsidRDefault="00272896" w:rsidP="0027289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3142FD" w14:textId="77777777" w:rsidR="00272896" w:rsidRPr="006177BC" w:rsidRDefault="00272896" w:rsidP="0027289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E3AB4E" w14:textId="160F487D" w:rsidR="00272896" w:rsidRPr="006177BC" w:rsidRDefault="00272896" w:rsidP="0027289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D0A81">
              <w:rPr>
                <w:rFonts w:cs="B Nazanin"/>
                <w:rtl/>
              </w:rPr>
              <w:t xml:space="preserve">ارسطو </w:t>
            </w:r>
          </w:p>
        </w:tc>
      </w:tr>
      <w:tr w:rsidR="00272896" w:rsidRPr="006177BC" w14:paraId="04811FA3" w14:textId="77777777" w:rsidTr="00272896">
        <w:trPr>
          <w:cantSplit/>
        </w:trPr>
        <w:tc>
          <w:tcPr>
            <w:tcW w:w="794" w:type="dxa"/>
          </w:tcPr>
          <w:p w14:paraId="42891661" w14:textId="77777777" w:rsidR="00272896" w:rsidRPr="006177BC" w:rsidRDefault="00272896" w:rsidP="0027289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02C717D" w14:textId="77777777" w:rsidR="00272896" w:rsidRPr="006177BC" w:rsidRDefault="00272896" w:rsidP="0027289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40A919D" w14:textId="635CA113" w:rsidR="00272896" w:rsidRPr="004C2319" w:rsidRDefault="00272896" w:rsidP="0027289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4C2319">
              <w:rPr>
                <w:rFonts w:cs="B Nazanin"/>
                <w:b/>
                <w:bCs/>
                <w:rtl/>
              </w:rPr>
              <w:t xml:space="preserve">پارومنیدس </w:t>
            </w:r>
          </w:p>
        </w:tc>
      </w:tr>
      <w:tr w:rsidR="00272896" w:rsidRPr="006177BC" w14:paraId="092D251A" w14:textId="77777777" w:rsidTr="00272896">
        <w:trPr>
          <w:cantSplit/>
        </w:trPr>
        <w:tc>
          <w:tcPr>
            <w:tcW w:w="794" w:type="dxa"/>
          </w:tcPr>
          <w:p w14:paraId="68A75D65" w14:textId="77777777" w:rsidR="00272896" w:rsidRPr="006177BC" w:rsidRDefault="00272896" w:rsidP="0027289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B6D9D5" w14:textId="77777777" w:rsidR="00272896" w:rsidRPr="006177BC" w:rsidRDefault="00272896" w:rsidP="0027289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CCFC108" w14:textId="739C428C" w:rsidR="00272896" w:rsidRPr="006177BC" w:rsidRDefault="00272896" w:rsidP="0027289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D0A81">
              <w:rPr>
                <w:rFonts w:cs="B Nazanin"/>
                <w:rtl/>
              </w:rPr>
              <w:t xml:space="preserve">افلاطون </w:t>
            </w:r>
          </w:p>
        </w:tc>
      </w:tr>
      <w:tr w:rsidR="00272896" w:rsidRPr="006177BC" w14:paraId="2E6B13C1" w14:textId="77777777" w:rsidTr="00272896">
        <w:trPr>
          <w:cantSplit/>
        </w:trPr>
        <w:tc>
          <w:tcPr>
            <w:tcW w:w="794" w:type="dxa"/>
          </w:tcPr>
          <w:p w14:paraId="23F51E14" w14:textId="77777777" w:rsidR="00272896" w:rsidRPr="006177BC" w:rsidRDefault="00272896" w:rsidP="0027289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8FB19F" w14:textId="77777777" w:rsidR="00272896" w:rsidRPr="006177BC" w:rsidRDefault="00272896" w:rsidP="0027289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9DD7C2" w14:textId="4CB1DD3C" w:rsidR="00272896" w:rsidRPr="006177BC" w:rsidRDefault="00272896" w:rsidP="0027289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D0A81">
              <w:rPr>
                <w:rFonts w:cs="B Nazanin"/>
                <w:rtl/>
              </w:rPr>
              <w:t>سقراط</w:t>
            </w:r>
          </w:p>
        </w:tc>
      </w:tr>
      <w:tr w:rsidR="00A83656" w:rsidRPr="006177BC" w14:paraId="533AA9D7" w14:textId="77777777" w:rsidTr="00272896">
        <w:trPr>
          <w:cantSplit/>
        </w:trPr>
        <w:tc>
          <w:tcPr>
            <w:tcW w:w="794" w:type="dxa"/>
          </w:tcPr>
          <w:p w14:paraId="5CE1AAA1" w14:textId="77777777" w:rsidR="00A83656" w:rsidRPr="006177BC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5BC252" w14:textId="0821BB1F" w:rsidR="00A83656" w:rsidRPr="006177BC" w:rsidRDefault="00272896" w:rsidP="0027289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2728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2728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728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2728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2728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2728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728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2728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7289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2728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2728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2728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27289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2728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0C928615" w14:textId="77777777" w:rsidR="005110C8" w:rsidRPr="006177BC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7DA3E75B" w14:textId="77777777" w:rsidTr="004C2319">
        <w:trPr>
          <w:cantSplit/>
        </w:trPr>
        <w:tc>
          <w:tcPr>
            <w:tcW w:w="794" w:type="dxa"/>
            <w:shd w:val="clear" w:color="auto" w:fill="auto"/>
          </w:tcPr>
          <w:p w14:paraId="6C2E9976" w14:textId="77777777" w:rsidR="005110C8" w:rsidRPr="006177BC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C228CB" w14:textId="65F355ED" w:rsidR="005110C8" w:rsidRPr="006177BC" w:rsidRDefault="00AF763F" w:rsidP="004C231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4C2319" w:rsidRPr="004C2319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4C2319" w:rsidRPr="004C231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6D34BADF" w14:textId="77777777" w:rsidTr="004C2319">
        <w:trPr>
          <w:cantSplit/>
        </w:trPr>
        <w:tc>
          <w:tcPr>
            <w:tcW w:w="794" w:type="dxa"/>
          </w:tcPr>
          <w:p w14:paraId="13EF98AE" w14:textId="7A298842" w:rsidR="005110C8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39B44B20" w14:textId="77777777" w:rsidR="004C2319" w:rsidRPr="004C2319" w:rsidRDefault="004C2319" w:rsidP="004C2319">
            <w:pPr>
              <w:pStyle w:val="a0"/>
              <w:keepNext/>
              <w:keepLines/>
              <w:rPr>
                <w:rFonts w:asciiTheme="majorBidi" w:hAnsiTheme="majorBidi" w:cs="B Nazanin"/>
                <w:b/>
                <w:color w:val="000000" w:themeColor="text1"/>
              </w:rPr>
            </w:pPr>
            <w:r w:rsidRPr="004C2319">
              <w:rPr>
                <w:rFonts w:asciiTheme="majorBidi" w:hAnsiTheme="majorBidi" w:cs="B Nazanin"/>
                <w:b/>
                <w:color w:val="000000" w:themeColor="text1"/>
                <w:rtl/>
              </w:rPr>
              <w:t>چه عاملی در قرن هفدهم به پیشرفت اقلیم</w:t>
            </w:r>
            <w:r w:rsidRPr="004C2319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 </w:t>
            </w:r>
            <w:r w:rsidRPr="004C2319">
              <w:rPr>
                <w:rFonts w:asciiTheme="majorBidi" w:hAnsiTheme="majorBidi" w:cs="B Nazanin"/>
                <w:b/>
                <w:color w:val="000000" w:themeColor="text1"/>
                <w:rtl/>
              </w:rPr>
              <w:t xml:space="preserve">شناسی کمک کرد؟ </w:t>
            </w:r>
          </w:p>
          <w:p w14:paraId="2C30F506" w14:textId="77777777" w:rsidR="005110C8" w:rsidRPr="004C2319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4C2319" w:rsidRPr="006177BC" w14:paraId="7DA9EA85" w14:textId="77777777" w:rsidTr="004C2319">
        <w:trPr>
          <w:cantSplit/>
        </w:trPr>
        <w:tc>
          <w:tcPr>
            <w:tcW w:w="794" w:type="dxa"/>
          </w:tcPr>
          <w:p w14:paraId="1AF1F918" w14:textId="77777777" w:rsidR="004C2319" w:rsidRPr="006177BC" w:rsidRDefault="004C2319" w:rsidP="004C231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FEDDFC4" w14:textId="77777777" w:rsidR="004C2319" w:rsidRPr="006177BC" w:rsidRDefault="004C2319" w:rsidP="004C231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AE3811" w14:textId="2069BAF6" w:rsidR="004C2319" w:rsidRPr="006177BC" w:rsidRDefault="004C2319" w:rsidP="004C231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F6CE7">
              <w:rPr>
                <w:rFonts w:cs="B Nazanin"/>
                <w:rtl/>
              </w:rPr>
              <w:t xml:space="preserve">استفاده از خرافات و حدس </w:t>
            </w:r>
          </w:p>
        </w:tc>
      </w:tr>
      <w:tr w:rsidR="004C2319" w:rsidRPr="006177BC" w14:paraId="78A55F1C" w14:textId="77777777" w:rsidTr="004C2319">
        <w:trPr>
          <w:cantSplit/>
        </w:trPr>
        <w:tc>
          <w:tcPr>
            <w:tcW w:w="794" w:type="dxa"/>
          </w:tcPr>
          <w:p w14:paraId="7A96E461" w14:textId="77777777" w:rsidR="004C2319" w:rsidRPr="006177BC" w:rsidRDefault="004C2319" w:rsidP="004C231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C44505" w14:textId="77777777" w:rsidR="004C2319" w:rsidRPr="006177BC" w:rsidRDefault="004C2319" w:rsidP="004C231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9873F5" w14:textId="13362ADD" w:rsidR="004C2319" w:rsidRPr="00EB60EB" w:rsidRDefault="004C2319" w:rsidP="004C231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EB60EB">
              <w:rPr>
                <w:rFonts w:cs="B Nazanin"/>
                <w:b/>
                <w:bCs/>
                <w:rtl/>
              </w:rPr>
              <w:t xml:space="preserve">اختراع ادوات هواشناسی و ثبت دیدبانیها </w:t>
            </w:r>
          </w:p>
        </w:tc>
      </w:tr>
      <w:tr w:rsidR="004C2319" w:rsidRPr="006177BC" w14:paraId="3DE3D299" w14:textId="77777777" w:rsidTr="004C2319">
        <w:trPr>
          <w:cantSplit/>
        </w:trPr>
        <w:tc>
          <w:tcPr>
            <w:tcW w:w="794" w:type="dxa"/>
          </w:tcPr>
          <w:p w14:paraId="7B3E9E98" w14:textId="77777777" w:rsidR="004C2319" w:rsidRPr="006177BC" w:rsidRDefault="004C2319" w:rsidP="004C231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571CF0" w14:textId="77777777" w:rsidR="004C2319" w:rsidRPr="006177BC" w:rsidRDefault="004C2319" w:rsidP="004C231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FDF66F" w14:textId="20171C4E" w:rsidR="004C2319" w:rsidRPr="006177BC" w:rsidRDefault="004C2319" w:rsidP="004C231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F6CE7">
              <w:rPr>
                <w:rFonts w:cs="B Nazanin"/>
                <w:rtl/>
              </w:rPr>
              <w:t xml:space="preserve">مطالعه تاریخچه زمین </w:t>
            </w:r>
          </w:p>
        </w:tc>
      </w:tr>
      <w:tr w:rsidR="004C2319" w:rsidRPr="006177BC" w14:paraId="00EB58B9" w14:textId="77777777" w:rsidTr="004C2319">
        <w:trPr>
          <w:cantSplit/>
        </w:trPr>
        <w:tc>
          <w:tcPr>
            <w:tcW w:w="794" w:type="dxa"/>
          </w:tcPr>
          <w:p w14:paraId="6812FBFD" w14:textId="77777777" w:rsidR="004C2319" w:rsidRPr="006177BC" w:rsidRDefault="004C2319" w:rsidP="004C231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5A12E5" w14:textId="77777777" w:rsidR="004C2319" w:rsidRPr="006177BC" w:rsidRDefault="004C2319" w:rsidP="004C231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93A9F2" w14:textId="31A5A2C5" w:rsidR="004C2319" w:rsidRPr="006177BC" w:rsidRDefault="004C2319" w:rsidP="004C231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F6CE7">
              <w:rPr>
                <w:rFonts w:cs="B Nazanin"/>
                <w:rtl/>
              </w:rPr>
              <w:t>بررسی رفتار حیوانات</w:t>
            </w:r>
          </w:p>
        </w:tc>
      </w:tr>
      <w:tr w:rsidR="00161EA0" w:rsidRPr="006177BC" w14:paraId="6FC4DB14" w14:textId="77777777" w:rsidTr="004C2319">
        <w:trPr>
          <w:cantSplit/>
        </w:trPr>
        <w:tc>
          <w:tcPr>
            <w:tcW w:w="794" w:type="dxa"/>
          </w:tcPr>
          <w:p w14:paraId="5FB76056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F7A6C0" w14:textId="0B11ECA2" w:rsidR="00161EA0" w:rsidRPr="006177BC" w:rsidRDefault="004C2319" w:rsidP="004C231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4C231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4C231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C231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4C231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4C231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4C231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C231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4C231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C231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4C231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C231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4C231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C231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4C231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6E158B78" w14:textId="77777777" w:rsidR="005110C8" w:rsidRPr="006177BC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4B2B8598" w14:textId="77777777" w:rsidTr="00EB60EB">
        <w:trPr>
          <w:cantSplit/>
        </w:trPr>
        <w:tc>
          <w:tcPr>
            <w:tcW w:w="794" w:type="dxa"/>
            <w:shd w:val="clear" w:color="auto" w:fill="auto"/>
          </w:tcPr>
          <w:p w14:paraId="4B946883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7A556A" w14:textId="708553F7" w:rsidR="00BC1A66" w:rsidRPr="006177BC" w:rsidRDefault="00174532" w:rsidP="00EB60EB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B60EB" w:rsidRPr="00EB60EB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EB60EB"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05B3E364" w14:textId="77777777" w:rsidTr="00EB60EB">
        <w:trPr>
          <w:cantSplit/>
        </w:trPr>
        <w:tc>
          <w:tcPr>
            <w:tcW w:w="794" w:type="dxa"/>
          </w:tcPr>
          <w:p w14:paraId="5FB0FA00" w14:textId="3DD32C93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212A74E5" w14:textId="77777777" w:rsidR="00EB60EB" w:rsidRPr="00EB60EB" w:rsidRDefault="00EB60EB" w:rsidP="00EB60EB">
            <w:pPr>
              <w:pStyle w:val="a0"/>
              <w:keepNext/>
              <w:keepLines/>
              <w:rPr>
                <w:rFonts w:asciiTheme="majorBidi" w:hAnsiTheme="majorBidi" w:cs="B Nazanin"/>
                <w:b/>
                <w:color w:val="000000" w:themeColor="text1"/>
              </w:rPr>
            </w:pPr>
            <w:r w:rsidRPr="00EB60EB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تفاوت هواشناسی و اقلیم شناسی در چیست؟</w:t>
            </w:r>
          </w:p>
          <w:p w14:paraId="27D08610" w14:textId="77777777" w:rsidR="00BC1A66" w:rsidRPr="00EB60EB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B60EB" w:rsidRPr="006177BC" w14:paraId="5124437C" w14:textId="77777777" w:rsidTr="00EB60EB">
        <w:trPr>
          <w:cantSplit/>
        </w:trPr>
        <w:tc>
          <w:tcPr>
            <w:tcW w:w="794" w:type="dxa"/>
          </w:tcPr>
          <w:p w14:paraId="6127230E" w14:textId="77777777" w:rsidR="00EB60EB" w:rsidRPr="006177BC" w:rsidRDefault="00EB60EB" w:rsidP="00EB60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78C4FA" w14:textId="77777777" w:rsidR="00EB60EB" w:rsidRPr="006177BC" w:rsidRDefault="00EB60EB" w:rsidP="00EB60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296C14" w14:textId="5943F959" w:rsidR="00EB60EB" w:rsidRPr="006177BC" w:rsidRDefault="00EB60EB" w:rsidP="00EB60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A6B74">
              <w:rPr>
                <w:rFonts w:cs="B Nazanin" w:hint="cs"/>
                <w:rtl/>
              </w:rPr>
              <w:t>هواشناسی شرایط حال آب و هوا را برسی می کند</w:t>
            </w:r>
          </w:p>
        </w:tc>
      </w:tr>
      <w:tr w:rsidR="00EB60EB" w:rsidRPr="006177BC" w14:paraId="29AE884C" w14:textId="77777777" w:rsidTr="00EB60EB">
        <w:trPr>
          <w:cantSplit/>
        </w:trPr>
        <w:tc>
          <w:tcPr>
            <w:tcW w:w="794" w:type="dxa"/>
          </w:tcPr>
          <w:p w14:paraId="773DCE93" w14:textId="77777777" w:rsidR="00EB60EB" w:rsidRPr="006177BC" w:rsidRDefault="00EB60EB" w:rsidP="00EB60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2AD823" w14:textId="77777777" w:rsidR="00EB60EB" w:rsidRPr="006177BC" w:rsidRDefault="00EB60EB" w:rsidP="00EB60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BB27E93" w14:textId="7851751B" w:rsidR="00EB60EB" w:rsidRPr="006177BC" w:rsidRDefault="00EB60EB" w:rsidP="00EB60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A6B74">
              <w:rPr>
                <w:rFonts w:cs="B Nazanin" w:hint="cs"/>
                <w:rtl/>
              </w:rPr>
              <w:t>هواشناسی شرایط بلند مدت آب و هوا را برسی می کند</w:t>
            </w:r>
          </w:p>
        </w:tc>
      </w:tr>
      <w:tr w:rsidR="00EB60EB" w:rsidRPr="006177BC" w14:paraId="127956EC" w14:textId="77777777" w:rsidTr="00EB60EB">
        <w:trPr>
          <w:cantSplit/>
        </w:trPr>
        <w:tc>
          <w:tcPr>
            <w:tcW w:w="794" w:type="dxa"/>
          </w:tcPr>
          <w:p w14:paraId="27AF9C9C" w14:textId="77777777" w:rsidR="00EB60EB" w:rsidRPr="006177BC" w:rsidRDefault="00EB60EB" w:rsidP="00EB60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717CDB6" w14:textId="77777777" w:rsidR="00EB60EB" w:rsidRPr="006177BC" w:rsidRDefault="00EB60EB" w:rsidP="00EB60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3B8C13" w14:textId="68068F55" w:rsidR="00EB60EB" w:rsidRPr="006177BC" w:rsidRDefault="00EB60EB" w:rsidP="00EB60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A6B74">
              <w:rPr>
                <w:rFonts w:cs="B Nazanin" w:hint="cs"/>
                <w:rtl/>
              </w:rPr>
              <w:t>در</w:t>
            </w:r>
            <w:r w:rsidRPr="001A6B74">
              <w:rPr>
                <w:rFonts w:cs="B Nazanin"/>
                <w:rtl/>
              </w:rPr>
              <w:t xml:space="preserve"> </w:t>
            </w:r>
            <w:r w:rsidRPr="001A6B74">
              <w:rPr>
                <w:rFonts w:cs="B Nazanin" w:hint="cs"/>
                <w:rtl/>
              </w:rPr>
              <w:t>اقلیمشناسی</w:t>
            </w:r>
            <w:r w:rsidRPr="001A6B74">
              <w:rPr>
                <w:rFonts w:cs="B Nazanin"/>
                <w:rtl/>
              </w:rPr>
              <w:t xml:space="preserve"> </w:t>
            </w:r>
            <w:r w:rsidRPr="001A6B74">
              <w:rPr>
                <w:rFonts w:cs="B Nazanin" w:hint="cs"/>
                <w:rtl/>
              </w:rPr>
              <w:t>مشخصه های بلندمدت</w:t>
            </w:r>
            <w:r w:rsidRPr="001A6B74">
              <w:rPr>
                <w:rFonts w:cs="B Nazanin"/>
                <w:rtl/>
              </w:rPr>
              <w:t xml:space="preserve"> </w:t>
            </w:r>
            <w:r w:rsidRPr="001A6B74">
              <w:rPr>
                <w:rFonts w:cs="B Nazanin" w:hint="cs"/>
                <w:rtl/>
              </w:rPr>
              <w:t>آب</w:t>
            </w:r>
            <w:r w:rsidRPr="001A6B74">
              <w:rPr>
                <w:rFonts w:cs="B Nazanin"/>
                <w:rtl/>
              </w:rPr>
              <w:t xml:space="preserve"> </w:t>
            </w:r>
            <w:r w:rsidRPr="001A6B74">
              <w:rPr>
                <w:rFonts w:cs="B Nazanin" w:hint="cs"/>
                <w:rtl/>
              </w:rPr>
              <w:t>و</w:t>
            </w:r>
            <w:r w:rsidRPr="001A6B74">
              <w:rPr>
                <w:rFonts w:cs="B Nazanin"/>
                <w:rtl/>
              </w:rPr>
              <w:t xml:space="preserve"> </w:t>
            </w:r>
            <w:r w:rsidRPr="001A6B74">
              <w:rPr>
                <w:rFonts w:cs="B Nazanin" w:hint="cs"/>
                <w:rtl/>
              </w:rPr>
              <w:t>هوا</w:t>
            </w:r>
            <w:r w:rsidRPr="001A6B74">
              <w:rPr>
                <w:rFonts w:cs="B Nazanin"/>
                <w:rtl/>
              </w:rPr>
              <w:t xml:space="preserve"> </w:t>
            </w:r>
            <w:r w:rsidRPr="001A6B74">
              <w:rPr>
                <w:rFonts w:cs="B Nazanin" w:hint="cs"/>
                <w:rtl/>
              </w:rPr>
              <w:t>مورد</w:t>
            </w:r>
            <w:r w:rsidRPr="001A6B74">
              <w:rPr>
                <w:rFonts w:cs="B Nazanin"/>
                <w:rtl/>
              </w:rPr>
              <w:t xml:space="preserve"> </w:t>
            </w:r>
            <w:r w:rsidRPr="001A6B74">
              <w:rPr>
                <w:rFonts w:cs="B Nazanin" w:hint="cs"/>
                <w:rtl/>
              </w:rPr>
              <w:t>توجه</w:t>
            </w:r>
            <w:r w:rsidRPr="001A6B74">
              <w:rPr>
                <w:rFonts w:cs="B Nazanin"/>
                <w:rtl/>
              </w:rPr>
              <w:t xml:space="preserve"> </w:t>
            </w:r>
            <w:r w:rsidRPr="001A6B74">
              <w:rPr>
                <w:rFonts w:cs="B Nazanin" w:hint="cs"/>
                <w:rtl/>
              </w:rPr>
              <w:t>است</w:t>
            </w:r>
            <w:r w:rsidRPr="001A6B74">
              <w:rPr>
                <w:rFonts w:cs="B Nazanin"/>
              </w:rPr>
              <w:t>.</w:t>
            </w:r>
          </w:p>
        </w:tc>
      </w:tr>
      <w:tr w:rsidR="00EB60EB" w:rsidRPr="006177BC" w14:paraId="5AAD87E9" w14:textId="77777777" w:rsidTr="00EB60EB">
        <w:trPr>
          <w:cantSplit/>
        </w:trPr>
        <w:tc>
          <w:tcPr>
            <w:tcW w:w="794" w:type="dxa"/>
          </w:tcPr>
          <w:p w14:paraId="5408610B" w14:textId="77777777" w:rsidR="00EB60EB" w:rsidRPr="006177BC" w:rsidRDefault="00EB60EB" w:rsidP="00EB60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7FBD82" w14:textId="77777777" w:rsidR="00EB60EB" w:rsidRPr="006177BC" w:rsidRDefault="00EB60EB" w:rsidP="00EB60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960E41" w14:textId="5EB599E7" w:rsidR="00EB60EB" w:rsidRPr="006177BC" w:rsidRDefault="00EB60EB" w:rsidP="00EB60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1A6B74">
              <w:rPr>
                <w:rFonts w:cs="B Nazanin" w:hint="cs"/>
                <w:b/>
                <w:bCs/>
                <w:rtl/>
              </w:rPr>
              <w:t>موارد الف و ج</w:t>
            </w:r>
          </w:p>
        </w:tc>
      </w:tr>
      <w:tr w:rsidR="00161EA0" w:rsidRPr="006177BC" w14:paraId="3D574948" w14:textId="77777777" w:rsidTr="00EB60EB">
        <w:trPr>
          <w:cantSplit/>
        </w:trPr>
        <w:tc>
          <w:tcPr>
            <w:tcW w:w="794" w:type="dxa"/>
          </w:tcPr>
          <w:p w14:paraId="4E43ED9B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FF25BB" w14:textId="5D26478C" w:rsidR="00161EA0" w:rsidRPr="006177BC" w:rsidRDefault="00EB60EB" w:rsidP="00EB60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EB60EB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EB60EB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EB60EB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EB60EB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EB60EB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EB60EB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EB60EB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58A31A88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4B08C972" w14:textId="77777777" w:rsidTr="00EB60EB">
        <w:trPr>
          <w:cantSplit/>
        </w:trPr>
        <w:tc>
          <w:tcPr>
            <w:tcW w:w="794" w:type="dxa"/>
            <w:shd w:val="clear" w:color="auto" w:fill="auto"/>
          </w:tcPr>
          <w:p w14:paraId="043DC946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5F2B31" w14:textId="141FECE2" w:rsidR="00BC1A66" w:rsidRPr="006177BC" w:rsidRDefault="00174532" w:rsidP="00EB60EB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B60EB" w:rsidRPr="00EB60EB">
              <w:rPr>
                <w:rFonts w:asciiTheme="majorBidi" w:hAnsiTheme="majorBidi" w:cs="B Nazanin" w:hint="cs"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="00EB60EB"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تغییرات اقلیمی</w:t>
            </w:r>
          </w:p>
        </w:tc>
      </w:tr>
      <w:tr w:rsidR="006177BC" w:rsidRPr="006177BC" w14:paraId="38A7DD2A" w14:textId="77777777" w:rsidTr="00EB60EB">
        <w:trPr>
          <w:cantSplit/>
        </w:trPr>
        <w:tc>
          <w:tcPr>
            <w:tcW w:w="794" w:type="dxa"/>
          </w:tcPr>
          <w:p w14:paraId="2B2501AB" w14:textId="21B36364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1AE75B57" w14:textId="231F68D8" w:rsidR="00BC1A66" w:rsidRPr="006177BC" w:rsidRDefault="00DE1AC3" w:rsidP="00DE1AC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E1AC3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کدام جمله صحیح نیست؟</w:t>
            </w:r>
          </w:p>
        </w:tc>
      </w:tr>
      <w:tr w:rsidR="00EB60EB" w:rsidRPr="006177BC" w14:paraId="50CE2EF9" w14:textId="77777777" w:rsidTr="00EB60EB">
        <w:trPr>
          <w:cantSplit/>
        </w:trPr>
        <w:tc>
          <w:tcPr>
            <w:tcW w:w="794" w:type="dxa"/>
          </w:tcPr>
          <w:p w14:paraId="1ADC75D1" w14:textId="77777777" w:rsidR="00EB60EB" w:rsidRPr="006177BC" w:rsidRDefault="00EB60EB" w:rsidP="00EB60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A09970" w14:textId="77777777" w:rsidR="00EB60EB" w:rsidRPr="006177BC" w:rsidRDefault="00EB60EB" w:rsidP="00EB60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2B0E3E" w14:textId="6063F83E" w:rsidR="00EB60EB" w:rsidRPr="006177BC" w:rsidRDefault="00EB60EB" w:rsidP="00EB60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C3A22">
              <w:rPr>
                <w:rFonts w:cs="B Nazanin" w:hint="cs"/>
                <w:rtl/>
              </w:rPr>
              <w:t>میزان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گرما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و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سرمای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سطح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زمین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عامل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اصلی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تعیین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کننده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درجه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حرارت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هوای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بالای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آن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است</w:t>
            </w:r>
            <w:r w:rsidRPr="00BC3A22">
              <w:rPr>
                <w:rFonts w:cs="B Nazanin"/>
              </w:rPr>
              <w:t>.</w:t>
            </w:r>
          </w:p>
        </w:tc>
      </w:tr>
      <w:tr w:rsidR="00EB60EB" w:rsidRPr="006177BC" w14:paraId="54CD7F89" w14:textId="77777777" w:rsidTr="00EB60EB">
        <w:trPr>
          <w:cantSplit/>
        </w:trPr>
        <w:tc>
          <w:tcPr>
            <w:tcW w:w="794" w:type="dxa"/>
          </w:tcPr>
          <w:p w14:paraId="10ECE71E" w14:textId="77777777" w:rsidR="00EB60EB" w:rsidRPr="006177BC" w:rsidRDefault="00EB60EB" w:rsidP="00EB60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6B2983" w14:textId="77777777" w:rsidR="00EB60EB" w:rsidRPr="006177BC" w:rsidRDefault="00EB60EB" w:rsidP="00EB60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24689A" w14:textId="763740C8" w:rsidR="00EB60EB" w:rsidRPr="006177BC" w:rsidRDefault="00EB60EB" w:rsidP="00EB60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C3A22">
              <w:rPr>
                <w:rFonts w:cs="B Nazanin"/>
                <w:b/>
                <w:bCs/>
                <w:rtl/>
              </w:rPr>
              <w:t>ب</w:t>
            </w:r>
            <w:r w:rsidRPr="00BC3A22">
              <w:rPr>
                <w:rFonts w:cs="B Nazanin" w:hint="cs"/>
                <w:b/>
                <w:bCs/>
                <w:rtl/>
              </w:rPr>
              <w:t>) دمای</w:t>
            </w:r>
            <w:r w:rsidRPr="00BC3A22">
              <w:rPr>
                <w:rFonts w:cs="B Nazanin" w:hint="cs"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هوای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عبور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دهنده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تمامی طیفهای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نور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خورشید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در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اثر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دریافت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اشعه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خورشید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به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طور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مستقیم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افزوده</w:t>
            </w:r>
            <w:r w:rsidRPr="00BC3A22">
              <w:rPr>
                <w:rFonts w:cs="B Nazanin"/>
                <w:b/>
                <w:bCs/>
                <w:rtl/>
              </w:rPr>
              <w:t xml:space="preserve"> </w:t>
            </w:r>
            <w:r w:rsidRPr="00BC3A22">
              <w:rPr>
                <w:rFonts w:cs="B Nazanin" w:hint="cs"/>
                <w:b/>
                <w:bCs/>
                <w:rtl/>
              </w:rPr>
              <w:t>می شود.</w:t>
            </w:r>
          </w:p>
        </w:tc>
      </w:tr>
      <w:tr w:rsidR="00EB60EB" w:rsidRPr="006177BC" w14:paraId="57287FA4" w14:textId="77777777" w:rsidTr="00EB60EB">
        <w:trPr>
          <w:cantSplit/>
        </w:trPr>
        <w:tc>
          <w:tcPr>
            <w:tcW w:w="794" w:type="dxa"/>
          </w:tcPr>
          <w:p w14:paraId="6AA28F52" w14:textId="77777777" w:rsidR="00EB60EB" w:rsidRPr="006177BC" w:rsidRDefault="00EB60EB" w:rsidP="00EB60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96133D9" w14:textId="77777777" w:rsidR="00EB60EB" w:rsidRPr="006177BC" w:rsidRDefault="00EB60EB" w:rsidP="00EB60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0EFDBA" w14:textId="40BD25D4" w:rsidR="00EB60EB" w:rsidRPr="006177BC" w:rsidRDefault="00EB60EB" w:rsidP="00EB60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C3A22">
              <w:rPr>
                <w:rFonts w:cs="B Nazanin"/>
                <w:rtl/>
              </w:rPr>
              <w:t xml:space="preserve">ج) </w:t>
            </w:r>
            <w:r w:rsidRPr="00BC3A22">
              <w:rPr>
                <w:rFonts w:cs="B Nazanin" w:hint="cs"/>
                <w:rtl/>
              </w:rPr>
              <w:t>لایه های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هوا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به وسیله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تماس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با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سطح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زمین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که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در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اثر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دریافت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اشعه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خورشید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گرم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شدهاند،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گرم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می شوند.</w:t>
            </w:r>
          </w:p>
        </w:tc>
      </w:tr>
      <w:tr w:rsidR="00EB60EB" w:rsidRPr="006177BC" w14:paraId="77F2CA34" w14:textId="77777777" w:rsidTr="00EB60EB">
        <w:trPr>
          <w:cantSplit/>
        </w:trPr>
        <w:tc>
          <w:tcPr>
            <w:tcW w:w="794" w:type="dxa"/>
          </w:tcPr>
          <w:p w14:paraId="47B5A3D3" w14:textId="77777777" w:rsidR="00EB60EB" w:rsidRPr="006177BC" w:rsidRDefault="00EB60EB" w:rsidP="00EB60E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5AA90D" w14:textId="77777777" w:rsidR="00EB60EB" w:rsidRPr="006177BC" w:rsidRDefault="00EB60EB" w:rsidP="00EB60E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141192" w14:textId="33610285" w:rsidR="00EB60EB" w:rsidRPr="006177BC" w:rsidRDefault="00EB60EB" w:rsidP="00EB60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C3A22">
              <w:rPr>
                <w:rFonts w:cs="B Nazanin"/>
                <w:b/>
                <w:bCs/>
                <w:rtl/>
              </w:rPr>
              <w:t xml:space="preserve">د) </w:t>
            </w:r>
            <w:r w:rsidRPr="00BC3A22">
              <w:rPr>
                <w:rFonts w:cs="B Nazanin" w:hint="cs"/>
                <w:rtl/>
              </w:rPr>
              <w:t>لایه های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گرم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شده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هوا، گرمای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خود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را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به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وسیله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جابجایی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به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لایه های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دیگر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منتقل</w:t>
            </w:r>
            <w:r w:rsidRPr="00BC3A22">
              <w:rPr>
                <w:rFonts w:cs="B Nazanin"/>
                <w:rtl/>
              </w:rPr>
              <w:t xml:space="preserve"> </w:t>
            </w:r>
            <w:r w:rsidRPr="00BC3A22">
              <w:rPr>
                <w:rFonts w:cs="B Nazanin" w:hint="cs"/>
                <w:rtl/>
              </w:rPr>
              <w:t>می کنند</w:t>
            </w:r>
          </w:p>
        </w:tc>
      </w:tr>
      <w:tr w:rsidR="00161EA0" w:rsidRPr="006177BC" w14:paraId="03803A72" w14:textId="77777777" w:rsidTr="00EB60EB">
        <w:trPr>
          <w:cantSplit/>
        </w:trPr>
        <w:tc>
          <w:tcPr>
            <w:tcW w:w="794" w:type="dxa"/>
          </w:tcPr>
          <w:p w14:paraId="384427A0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B0ECFC" w14:textId="69616E20" w:rsidR="00161EA0" w:rsidRPr="006177BC" w:rsidRDefault="00EB60EB" w:rsidP="00EB60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EB60EB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EB60EB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EB60EB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EB60EB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EB60EB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EB60EB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EB60EB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EB60EB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694ED20C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1478AA2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FDCFDC4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FFEECB" w14:textId="6AFC41A8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CD6C4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تغییرات اقلیم</w:t>
            </w:r>
            <w:r w:rsidR="00EE173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</w:p>
        </w:tc>
      </w:tr>
      <w:tr w:rsidR="006177BC" w:rsidRPr="006177BC" w14:paraId="2FBAC92F" w14:textId="77777777" w:rsidTr="007E1F29">
        <w:trPr>
          <w:cantSplit/>
        </w:trPr>
        <w:tc>
          <w:tcPr>
            <w:tcW w:w="794" w:type="dxa"/>
          </w:tcPr>
          <w:p w14:paraId="7423794B" w14:textId="28ED9BDD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33431649" w14:textId="74213C76" w:rsidR="00BC1A66" w:rsidRPr="006177BC" w:rsidRDefault="003E4361" w:rsidP="003E436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E4361">
              <w:rPr>
                <w:rFonts w:asciiTheme="majorBidi" w:hAnsiTheme="majorBidi" w:cs="B Nazanin" w:hint="cs"/>
                <w:color w:val="000000" w:themeColor="text1"/>
                <w:rtl/>
              </w:rPr>
              <w:t>حداکثر</w:t>
            </w:r>
            <w:r w:rsidRPr="003E4361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3E4361">
              <w:rPr>
                <w:rFonts w:asciiTheme="majorBidi" w:hAnsiTheme="majorBidi" w:cs="B Nazanin" w:hint="cs"/>
                <w:color w:val="000000" w:themeColor="text1"/>
                <w:rtl/>
              </w:rPr>
              <w:t>بخار</w:t>
            </w:r>
            <w:r w:rsidRPr="003E4361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3E4361">
              <w:rPr>
                <w:rFonts w:asciiTheme="majorBidi" w:hAnsiTheme="majorBidi" w:cs="B Nazanin" w:hint="cs"/>
                <w:color w:val="000000" w:themeColor="text1"/>
                <w:rtl/>
              </w:rPr>
              <w:t>آب</w:t>
            </w:r>
            <w:r w:rsidRPr="003E4361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3E4361">
              <w:rPr>
                <w:rFonts w:asciiTheme="majorBidi" w:hAnsiTheme="majorBidi" w:cs="B Nazanin" w:hint="cs"/>
                <w:color w:val="000000" w:themeColor="text1"/>
                <w:rtl/>
              </w:rPr>
              <w:t>موجود</w:t>
            </w:r>
            <w:r w:rsidRPr="003E4361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3E4361">
              <w:rPr>
                <w:rFonts w:asciiTheme="majorBidi" w:hAnsiTheme="majorBidi" w:cs="B Nazanin" w:hint="cs"/>
                <w:color w:val="000000" w:themeColor="text1"/>
                <w:rtl/>
              </w:rPr>
              <w:t>در</w:t>
            </w:r>
            <w:r w:rsidRPr="003E4361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3E4361">
              <w:rPr>
                <w:rFonts w:asciiTheme="majorBidi" w:hAnsiTheme="majorBidi" w:cs="B Nazanin" w:hint="cs"/>
                <w:color w:val="000000" w:themeColor="text1"/>
                <w:rtl/>
              </w:rPr>
              <w:t>جو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چند </w:t>
            </w:r>
            <w:r w:rsidRPr="003E4361">
              <w:rPr>
                <w:rFonts w:asciiTheme="majorBidi" w:hAnsiTheme="majorBidi" w:cs="B Nazanin" w:hint="cs"/>
                <w:color w:val="000000" w:themeColor="text1"/>
                <w:rtl/>
              </w:rPr>
              <w:t>درصد</w:t>
            </w:r>
            <w:r w:rsidRPr="003E4361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3E4361">
              <w:rPr>
                <w:rFonts w:asciiTheme="majorBidi" w:hAnsiTheme="majorBidi" w:cs="B Nazanin" w:hint="cs"/>
                <w:color w:val="000000" w:themeColor="text1"/>
                <w:rtl/>
              </w:rPr>
              <w:t>است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>؟</w:t>
            </w:r>
            <w:r w:rsidRPr="003E4361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</w:p>
        </w:tc>
      </w:tr>
      <w:tr w:rsidR="006177BC" w:rsidRPr="006177BC" w14:paraId="60D826DD" w14:textId="77777777" w:rsidTr="007E1F29">
        <w:trPr>
          <w:cantSplit/>
        </w:trPr>
        <w:tc>
          <w:tcPr>
            <w:tcW w:w="794" w:type="dxa"/>
          </w:tcPr>
          <w:p w14:paraId="2BC4E1AC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1255E8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7677A1" w14:textId="6274BB86" w:rsidR="00BC1A66" w:rsidRPr="003E4361" w:rsidRDefault="003E436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3E4361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3-4</w:t>
            </w:r>
          </w:p>
        </w:tc>
      </w:tr>
      <w:tr w:rsidR="006177BC" w:rsidRPr="006177BC" w14:paraId="638A460F" w14:textId="77777777" w:rsidTr="007E1F29">
        <w:trPr>
          <w:cantSplit/>
        </w:trPr>
        <w:tc>
          <w:tcPr>
            <w:tcW w:w="794" w:type="dxa"/>
          </w:tcPr>
          <w:p w14:paraId="5F57E225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8B9AEE" w14:textId="77777777" w:rsidR="00BC1A66" w:rsidRPr="003E4361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3E4361"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C36F1C" w14:textId="3682DFA9" w:rsidR="00BC1A66" w:rsidRPr="006177BC" w:rsidRDefault="003E436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2-3</w:t>
            </w:r>
          </w:p>
        </w:tc>
      </w:tr>
      <w:tr w:rsidR="006177BC" w:rsidRPr="006177BC" w14:paraId="1B2DEF46" w14:textId="77777777" w:rsidTr="007E1F29">
        <w:trPr>
          <w:cantSplit/>
        </w:trPr>
        <w:tc>
          <w:tcPr>
            <w:tcW w:w="794" w:type="dxa"/>
          </w:tcPr>
          <w:p w14:paraId="4AAE92D4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439FA4" w14:textId="77777777" w:rsidR="00BC1A66" w:rsidRPr="003E4361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3E4361"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501B24" w14:textId="67BCA0BA" w:rsidR="00BC1A66" w:rsidRPr="006177BC" w:rsidRDefault="003E436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5-6</w:t>
            </w:r>
          </w:p>
        </w:tc>
      </w:tr>
      <w:tr w:rsidR="006177BC" w:rsidRPr="006177BC" w14:paraId="7C6F22B5" w14:textId="77777777" w:rsidTr="007E1F29">
        <w:trPr>
          <w:cantSplit/>
        </w:trPr>
        <w:tc>
          <w:tcPr>
            <w:tcW w:w="794" w:type="dxa"/>
          </w:tcPr>
          <w:p w14:paraId="4C4116F0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19CC1A" w14:textId="77777777" w:rsidR="00BC1A66" w:rsidRPr="003E4361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3E4361"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0B7F643" w14:textId="0FD7C1F4" w:rsidR="00BC1A66" w:rsidRPr="006177BC" w:rsidRDefault="003E436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9-10</w:t>
            </w:r>
          </w:p>
        </w:tc>
      </w:tr>
      <w:tr w:rsidR="00161EA0" w:rsidRPr="006177BC" w14:paraId="7AC9A113" w14:textId="77777777" w:rsidTr="000C088F">
        <w:trPr>
          <w:cantSplit/>
          <w:trHeight w:val="143"/>
        </w:trPr>
        <w:tc>
          <w:tcPr>
            <w:tcW w:w="794" w:type="dxa"/>
          </w:tcPr>
          <w:p w14:paraId="4E9366B3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D7BF11" w14:textId="3EAAB54A" w:rsidR="00161EA0" w:rsidRPr="006177BC" w:rsidRDefault="00CD6C4F" w:rsidP="00CD6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CD6C4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CD6C4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CD6C4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CD6C4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CD6C4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CD6C4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CD6C4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CD6C4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CD6C4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CD6C4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CD6C4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CD6C4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CD6C4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CD6C4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2435550F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32D8092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D0CDD5E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952C79" w14:textId="0975103A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CD6C4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تغییرات اقلیم</w:t>
            </w:r>
            <w:r w:rsidR="00EE173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</w:p>
        </w:tc>
      </w:tr>
      <w:tr w:rsidR="006177BC" w:rsidRPr="006177BC" w14:paraId="089BDDDB" w14:textId="77777777" w:rsidTr="007E1F29">
        <w:trPr>
          <w:cantSplit/>
        </w:trPr>
        <w:tc>
          <w:tcPr>
            <w:tcW w:w="794" w:type="dxa"/>
          </w:tcPr>
          <w:p w14:paraId="24E500C8" w14:textId="60C865A1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584921A0" w14:textId="6D86D0D3" w:rsidR="00BC1A66" w:rsidRPr="006177BC" w:rsidRDefault="000C088F" w:rsidP="000C088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جمله صحیح است؟</w:t>
            </w:r>
          </w:p>
        </w:tc>
      </w:tr>
      <w:tr w:rsidR="006177BC" w:rsidRPr="006177BC" w14:paraId="084A23C1" w14:textId="77777777" w:rsidTr="007E1F29">
        <w:trPr>
          <w:cantSplit/>
        </w:trPr>
        <w:tc>
          <w:tcPr>
            <w:tcW w:w="794" w:type="dxa"/>
          </w:tcPr>
          <w:p w14:paraId="5E9ADD8B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632062B" w14:textId="77777777" w:rsidR="00BC1A66" w:rsidRPr="00D913D9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D913D9"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23964E" w14:textId="481AAB68" w:rsidR="00BC1A66" w:rsidRPr="006177BC" w:rsidRDefault="00D913D9" w:rsidP="00D913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913D9">
              <w:rPr>
                <w:rFonts w:asciiTheme="majorBidi" w:hAnsiTheme="majorBidi" w:cs="B Nazanin" w:hint="cs"/>
                <w:color w:val="000000" w:themeColor="text1"/>
                <w:rtl/>
              </w:rPr>
              <w:t>بخار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color w:val="000000" w:themeColor="text1"/>
                <w:rtl/>
              </w:rPr>
              <w:t>آب</w:t>
            </w:r>
            <w:r w:rsidRPr="00D913D9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color w:val="000000" w:themeColor="text1"/>
                <w:rtl/>
              </w:rPr>
              <w:t>امواج</w:t>
            </w:r>
            <w:r w:rsidRPr="00D913D9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color w:val="000000" w:themeColor="text1"/>
                <w:rtl/>
              </w:rPr>
              <w:t>تشعشعی</w:t>
            </w:r>
            <w:r w:rsidRPr="00D913D9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color w:val="000000" w:themeColor="text1"/>
                <w:rtl/>
              </w:rPr>
              <w:t>با</w:t>
            </w:r>
            <w:r w:rsidRPr="00D913D9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color w:val="000000" w:themeColor="text1"/>
                <w:rtl/>
              </w:rPr>
              <w:t>طول</w:t>
            </w:r>
            <w:r w:rsidRPr="00D913D9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color w:val="000000" w:themeColor="text1"/>
                <w:rtl/>
              </w:rPr>
              <w:t>موج</w:t>
            </w:r>
            <w:r w:rsidRPr="00D913D9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>کوتاه</w:t>
            </w:r>
            <w:r w:rsidRPr="00D913D9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color w:val="000000" w:themeColor="text1"/>
                <w:rtl/>
              </w:rPr>
              <w:t>را</w:t>
            </w:r>
            <w:r w:rsidRPr="00D913D9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color w:val="000000" w:themeColor="text1"/>
                <w:rtl/>
              </w:rPr>
              <w:t>جذب</w:t>
            </w:r>
          </w:p>
        </w:tc>
      </w:tr>
      <w:tr w:rsidR="006177BC" w:rsidRPr="006177BC" w14:paraId="0CB0FE82" w14:textId="77777777" w:rsidTr="007E1F29">
        <w:trPr>
          <w:cantSplit/>
        </w:trPr>
        <w:tc>
          <w:tcPr>
            <w:tcW w:w="794" w:type="dxa"/>
          </w:tcPr>
          <w:p w14:paraId="1F4A4881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FCC48D6" w14:textId="77777777" w:rsidR="00BC1A66" w:rsidRPr="00D913D9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D913D9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B1340FD" w14:textId="0355FB1D" w:rsidR="00BC1A66" w:rsidRPr="00D913D9" w:rsidRDefault="00D913D9" w:rsidP="00D913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D913D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بخار آب</w:t>
            </w:r>
            <w:r w:rsidRPr="00D913D9"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امواج</w:t>
            </w:r>
            <w:r w:rsidRPr="00D913D9"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تشعشعی</w:t>
            </w:r>
            <w:r w:rsidRPr="00D913D9"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با</w:t>
            </w:r>
            <w:r w:rsidRPr="00D913D9"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طول</w:t>
            </w:r>
            <w:r w:rsidRPr="00D913D9"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موج</w:t>
            </w:r>
            <w:r w:rsidRPr="00D913D9"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بلند</w:t>
            </w:r>
            <w:r w:rsidRPr="00D913D9"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را</w:t>
            </w:r>
            <w:r w:rsidRPr="00D913D9"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  <w:t xml:space="preserve"> </w:t>
            </w:r>
            <w:r w:rsidRPr="00D913D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جذب</w:t>
            </w:r>
          </w:p>
        </w:tc>
      </w:tr>
      <w:tr w:rsidR="006177BC" w:rsidRPr="006177BC" w14:paraId="3D629A7D" w14:textId="77777777" w:rsidTr="007E1F29">
        <w:trPr>
          <w:cantSplit/>
        </w:trPr>
        <w:tc>
          <w:tcPr>
            <w:tcW w:w="794" w:type="dxa"/>
          </w:tcPr>
          <w:p w14:paraId="7D207779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1944A47" w14:textId="77777777" w:rsidR="00BC1A66" w:rsidRPr="00D913D9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D913D9"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F2603C" w14:textId="55699CCE" w:rsidR="00BC1A66" w:rsidRPr="006177BC" w:rsidRDefault="000C088F" w:rsidP="000C088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C088F">
              <w:rPr>
                <w:rFonts w:asciiTheme="majorBidi" w:hAnsiTheme="majorBidi" w:cs="B Nazanin" w:hint="cs"/>
                <w:color w:val="000000" w:themeColor="text1"/>
                <w:rtl/>
              </w:rPr>
              <w:t>بخار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</w:rPr>
              <w:t>آب</w:t>
            </w:r>
            <w:r w:rsidRPr="000C088F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</w:rPr>
              <w:t>امواج</w:t>
            </w:r>
            <w:r w:rsidRPr="000C088F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</w:rPr>
              <w:t>تشعشعی</w:t>
            </w:r>
            <w:r w:rsidRPr="000C088F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</w:rPr>
              <w:t>را</w:t>
            </w:r>
            <w:r w:rsidRPr="000C088F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</w:rPr>
              <w:t>جذب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نمی کند</w:t>
            </w:r>
          </w:p>
        </w:tc>
      </w:tr>
      <w:tr w:rsidR="006177BC" w:rsidRPr="006177BC" w14:paraId="71478D3B" w14:textId="77777777" w:rsidTr="007E1F29">
        <w:trPr>
          <w:cantSplit/>
        </w:trPr>
        <w:tc>
          <w:tcPr>
            <w:tcW w:w="794" w:type="dxa"/>
          </w:tcPr>
          <w:p w14:paraId="0ACD8C33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882B64" w14:textId="77777777" w:rsidR="00BC1A66" w:rsidRPr="00D913D9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D913D9"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F54AE9" w14:textId="515B15BA" w:rsidR="00BC1A66" w:rsidRPr="006177BC" w:rsidRDefault="000C088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هیچ کدام</w:t>
            </w:r>
          </w:p>
        </w:tc>
      </w:tr>
      <w:tr w:rsidR="00161EA0" w:rsidRPr="006177BC" w14:paraId="3765A790" w14:textId="77777777" w:rsidTr="00A12D2B">
        <w:trPr>
          <w:cantSplit/>
        </w:trPr>
        <w:tc>
          <w:tcPr>
            <w:tcW w:w="794" w:type="dxa"/>
          </w:tcPr>
          <w:p w14:paraId="6102004D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4D26B28" w14:textId="54C79FB3" w:rsidR="00161EA0" w:rsidRPr="006177BC" w:rsidRDefault="000C088F" w:rsidP="000C088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C088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0C088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0C088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0C088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0C088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0C088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0C088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0C088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51DA0478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53F4B96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EA6289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1D2EDAC" w14:textId="3557EEE8" w:rsidR="00BC1A66" w:rsidRPr="006177BC" w:rsidRDefault="00174532" w:rsidP="000C088F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0C088F" w:rsidRPr="000C088F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0C088F" w:rsidRPr="000C088F">
              <w:rPr>
                <w:rFonts w:asciiTheme="majorBidi" w:hAnsiTheme="majorBidi" w:cs="B Nazanin" w:hint="cs"/>
                <w:color w:val="000000" w:themeColor="text1"/>
                <w:rtl/>
              </w:rPr>
              <w:t>تغییرات اقلیم</w:t>
            </w:r>
            <w:r w:rsidR="00EE173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44369792" w14:textId="77777777" w:rsidTr="007E1F29">
        <w:trPr>
          <w:cantSplit/>
        </w:trPr>
        <w:tc>
          <w:tcPr>
            <w:tcW w:w="794" w:type="dxa"/>
          </w:tcPr>
          <w:p w14:paraId="6E7956B1" w14:textId="74E307C7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3FFFBFEF" w14:textId="65A5FE66" w:rsidR="00BC1A66" w:rsidRPr="006177BC" w:rsidRDefault="004310CE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بادها بر چه اساسی طبقه بندی می شوند؟ </w:t>
            </w:r>
          </w:p>
          <w:p w14:paraId="51730293" w14:textId="77777777" w:rsidR="00BC1A66" w:rsidRPr="006177BC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177BC" w:rsidRPr="006177BC" w14:paraId="5B55C53C" w14:textId="77777777" w:rsidTr="007E1F29">
        <w:trPr>
          <w:cantSplit/>
        </w:trPr>
        <w:tc>
          <w:tcPr>
            <w:tcW w:w="794" w:type="dxa"/>
          </w:tcPr>
          <w:p w14:paraId="7D619187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318F1EA" w14:textId="77777777" w:rsidR="00BC1A66" w:rsidRPr="004310C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4310CE"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0559E1" w14:textId="56BC03E5" w:rsidR="00BC1A66" w:rsidRPr="006177BC" w:rsidRDefault="004310C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درجه قدرتشان</w:t>
            </w:r>
          </w:p>
        </w:tc>
      </w:tr>
      <w:tr w:rsidR="006177BC" w:rsidRPr="006177BC" w14:paraId="3824BA53" w14:textId="77777777" w:rsidTr="007E1F29">
        <w:trPr>
          <w:cantSplit/>
        </w:trPr>
        <w:tc>
          <w:tcPr>
            <w:tcW w:w="794" w:type="dxa"/>
          </w:tcPr>
          <w:p w14:paraId="047C66FE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87C9BC" w14:textId="77777777" w:rsidR="00BC1A66" w:rsidRPr="004310C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4310CE"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52F242" w14:textId="62971D47" w:rsidR="00BC1A66" w:rsidRPr="006177BC" w:rsidRDefault="004310C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سرعت</w:t>
            </w:r>
          </w:p>
        </w:tc>
      </w:tr>
      <w:tr w:rsidR="006177BC" w:rsidRPr="006177BC" w14:paraId="1C34939E" w14:textId="77777777" w:rsidTr="007E1F29">
        <w:trPr>
          <w:cantSplit/>
        </w:trPr>
        <w:tc>
          <w:tcPr>
            <w:tcW w:w="794" w:type="dxa"/>
          </w:tcPr>
          <w:p w14:paraId="740CCECD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6687B5" w14:textId="77777777" w:rsidR="00BC1A66" w:rsidRPr="004310C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4310CE">
              <w:rPr>
                <w:rStyle w:val="StyleComplexNazanin"/>
                <w:rFonts w:asciiTheme="majorBidi" w:hAnsiTheme="majorBidi" w:cs="B Nazanin"/>
                <w:b w:val="0"/>
                <w:bCs w:val="0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7100B3" w14:textId="609C4BC8" w:rsidR="00BC1A66" w:rsidRPr="006177BC" w:rsidRDefault="004310C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محل جغرافیایی</w:t>
            </w:r>
          </w:p>
        </w:tc>
      </w:tr>
      <w:tr w:rsidR="006177BC" w:rsidRPr="006177BC" w14:paraId="79E73E96" w14:textId="77777777" w:rsidTr="007E1F29">
        <w:trPr>
          <w:cantSplit/>
        </w:trPr>
        <w:tc>
          <w:tcPr>
            <w:tcW w:w="794" w:type="dxa"/>
          </w:tcPr>
          <w:p w14:paraId="280FDDE8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3C0C807" w14:textId="77777777" w:rsidR="00BC1A66" w:rsidRPr="004310CE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310CE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C6779B" w14:textId="0AD4C517" w:rsidR="00BC1A66" w:rsidRPr="004310CE" w:rsidRDefault="004310C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4310CE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تمام موارد</w:t>
            </w:r>
          </w:p>
        </w:tc>
      </w:tr>
      <w:tr w:rsidR="00161EA0" w:rsidRPr="006177BC" w14:paraId="18FB1A68" w14:textId="77777777" w:rsidTr="00A12D2B">
        <w:trPr>
          <w:cantSplit/>
        </w:trPr>
        <w:tc>
          <w:tcPr>
            <w:tcW w:w="794" w:type="dxa"/>
          </w:tcPr>
          <w:p w14:paraId="3758F30F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A7155F2" w14:textId="4835B88E" w:rsidR="00161EA0" w:rsidRPr="006177BC" w:rsidRDefault="004310CE" w:rsidP="004310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4310C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4310C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310C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4310C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4310C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4310C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310C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4310C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310C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4310C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310CE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4310C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310CE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4310CE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7430B410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03A202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B78B111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2D9857" w14:textId="56527B7B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5450E7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تغییرات اقلیم</w:t>
            </w:r>
            <w:r w:rsidR="00EE173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</w:p>
        </w:tc>
      </w:tr>
      <w:tr w:rsidR="006177BC" w:rsidRPr="006177BC" w14:paraId="09A49505" w14:textId="77777777" w:rsidTr="007E1F29">
        <w:trPr>
          <w:cantSplit/>
        </w:trPr>
        <w:tc>
          <w:tcPr>
            <w:tcW w:w="794" w:type="dxa"/>
          </w:tcPr>
          <w:p w14:paraId="30F0CDF1" w14:textId="079E1185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637E9199" w14:textId="3A1174F6" w:rsidR="00BC1A66" w:rsidRPr="006177BC" w:rsidRDefault="00DF5DD9" w:rsidP="00DF5DD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اقلیم ایران به طور رایج به جند گروه طبقه بندی می شود؟</w:t>
            </w:r>
          </w:p>
        </w:tc>
      </w:tr>
      <w:tr w:rsidR="006177BC" w:rsidRPr="006177BC" w14:paraId="513CC462" w14:textId="77777777" w:rsidTr="007E1F29">
        <w:trPr>
          <w:cantSplit/>
        </w:trPr>
        <w:tc>
          <w:tcPr>
            <w:tcW w:w="794" w:type="dxa"/>
          </w:tcPr>
          <w:p w14:paraId="09F58CA7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21A01C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10829EA" w14:textId="5DD585DF" w:rsidR="00BC1A66" w:rsidRPr="00DF5DD9" w:rsidRDefault="00DF5DD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DF5DD9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چهار اقلیم</w:t>
            </w:r>
          </w:p>
        </w:tc>
      </w:tr>
      <w:tr w:rsidR="006177BC" w:rsidRPr="006177BC" w14:paraId="3419967A" w14:textId="77777777" w:rsidTr="007E1F29">
        <w:trPr>
          <w:cantSplit/>
        </w:trPr>
        <w:tc>
          <w:tcPr>
            <w:tcW w:w="794" w:type="dxa"/>
          </w:tcPr>
          <w:p w14:paraId="2346BD4B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D8A9FB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FDE3D0" w14:textId="351DEEF2" w:rsidR="00BC1A66" w:rsidRPr="006177BC" w:rsidRDefault="00DF5DD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پنج اقلیم</w:t>
            </w:r>
          </w:p>
        </w:tc>
      </w:tr>
      <w:tr w:rsidR="006177BC" w:rsidRPr="006177BC" w14:paraId="58816466" w14:textId="77777777" w:rsidTr="007E1F29">
        <w:trPr>
          <w:cantSplit/>
        </w:trPr>
        <w:tc>
          <w:tcPr>
            <w:tcW w:w="794" w:type="dxa"/>
          </w:tcPr>
          <w:p w14:paraId="54AEA029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431691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C59212" w14:textId="793DFA9D" w:rsidR="00BC1A66" w:rsidRPr="006177BC" w:rsidRDefault="00DF5DD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سه اقلیم</w:t>
            </w:r>
          </w:p>
        </w:tc>
      </w:tr>
      <w:tr w:rsidR="006177BC" w:rsidRPr="006177BC" w14:paraId="5535B782" w14:textId="77777777" w:rsidTr="007E1F29">
        <w:trPr>
          <w:cantSplit/>
        </w:trPr>
        <w:tc>
          <w:tcPr>
            <w:tcW w:w="794" w:type="dxa"/>
          </w:tcPr>
          <w:p w14:paraId="76F58F2B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8256F6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4EFC66" w14:textId="063AF53D" w:rsidR="00BC1A66" w:rsidRPr="006177BC" w:rsidRDefault="00DF5DD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شیش اقلیم</w:t>
            </w:r>
          </w:p>
        </w:tc>
      </w:tr>
      <w:tr w:rsidR="00161EA0" w:rsidRPr="006177BC" w14:paraId="4EE39564" w14:textId="77777777" w:rsidTr="00A12D2B">
        <w:trPr>
          <w:cantSplit/>
        </w:trPr>
        <w:tc>
          <w:tcPr>
            <w:tcW w:w="794" w:type="dxa"/>
          </w:tcPr>
          <w:p w14:paraId="08CDE9FF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968119" w14:textId="77777777" w:rsidR="00161EA0" w:rsidRPr="006177BC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14:paraId="0BE6FA18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3FDADF5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7151940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767E5F" w14:textId="4056A05A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DF5DD9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تغییرات اقلیم</w:t>
            </w:r>
            <w:r w:rsidR="00EE173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</w:p>
        </w:tc>
      </w:tr>
      <w:tr w:rsidR="006177BC" w:rsidRPr="006177BC" w14:paraId="020C10F0" w14:textId="77777777" w:rsidTr="007E1F29">
        <w:trPr>
          <w:cantSplit/>
        </w:trPr>
        <w:tc>
          <w:tcPr>
            <w:tcW w:w="794" w:type="dxa"/>
          </w:tcPr>
          <w:p w14:paraId="4AB73532" w14:textId="0FA0AD54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14:paraId="6BB46177" w14:textId="714CE540" w:rsidR="00BC1A66" w:rsidRPr="006177BC" w:rsidRDefault="00363169" w:rsidP="0036316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شهر تبریز از نظر اقلیم شناسی در کدام اقلیم قراردارد؟</w:t>
            </w:r>
          </w:p>
        </w:tc>
      </w:tr>
      <w:tr w:rsidR="006177BC" w:rsidRPr="006177BC" w14:paraId="1727F971" w14:textId="77777777" w:rsidTr="007E1F29">
        <w:trPr>
          <w:cantSplit/>
        </w:trPr>
        <w:tc>
          <w:tcPr>
            <w:tcW w:w="794" w:type="dxa"/>
          </w:tcPr>
          <w:p w14:paraId="23F280A9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93E9316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9D8C9B" w14:textId="6F9C683D" w:rsidR="00BC1A66" w:rsidRPr="006177BC" w:rsidRDefault="0036316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گرم و مرطوب </w:t>
            </w:r>
          </w:p>
        </w:tc>
      </w:tr>
      <w:tr w:rsidR="006177BC" w:rsidRPr="006177BC" w14:paraId="7739D958" w14:textId="77777777" w:rsidTr="007E1F29">
        <w:trPr>
          <w:cantSplit/>
        </w:trPr>
        <w:tc>
          <w:tcPr>
            <w:tcW w:w="794" w:type="dxa"/>
          </w:tcPr>
          <w:p w14:paraId="73992370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F17327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DB758F" w14:textId="51CC96C7" w:rsidR="00BC1A66" w:rsidRPr="006177BC" w:rsidRDefault="0036316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خشک و نیمه خشک</w:t>
            </w:r>
          </w:p>
        </w:tc>
      </w:tr>
      <w:tr w:rsidR="006177BC" w:rsidRPr="006177BC" w14:paraId="4BAAE38D" w14:textId="77777777" w:rsidTr="007E1F29">
        <w:trPr>
          <w:cantSplit/>
        </w:trPr>
        <w:tc>
          <w:tcPr>
            <w:tcW w:w="794" w:type="dxa"/>
          </w:tcPr>
          <w:p w14:paraId="0154027A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EEFBF64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8E143B" w14:textId="5A934BD3" w:rsidR="00BC1A66" w:rsidRPr="00363169" w:rsidRDefault="0036316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363169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سرد</w:t>
            </w:r>
          </w:p>
        </w:tc>
      </w:tr>
      <w:tr w:rsidR="006177BC" w:rsidRPr="006177BC" w14:paraId="349B8B36" w14:textId="77777777" w:rsidTr="007E1F29">
        <w:trPr>
          <w:cantSplit/>
        </w:trPr>
        <w:tc>
          <w:tcPr>
            <w:tcW w:w="794" w:type="dxa"/>
          </w:tcPr>
          <w:p w14:paraId="75E87EAF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50FBA7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D32E15" w14:textId="7B86F3BF" w:rsidR="00BC1A66" w:rsidRPr="006177BC" w:rsidRDefault="0036316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بیابانی</w:t>
            </w:r>
          </w:p>
        </w:tc>
      </w:tr>
      <w:tr w:rsidR="00161EA0" w:rsidRPr="006177BC" w14:paraId="70C4D495" w14:textId="77777777" w:rsidTr="00A12D2B">
        <w:trPr>
          <w:cantSplit/>
        </w:trPr>
        <w:tc>
          <w:tcPr>
            <w:tcW w:w="794" w:type="dxa"/>
          </w:tcPr>
          <w:p w14:paraId="4E385734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7655C2" w14:textId="7ED2D777" w:rsidR="00161EA0" w:rsidRPr="006177BC" w:rsidRDefault="00DF5DD9" w:rsidP="00DF5D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F5DD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F5DD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4A1C418D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3B73898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90BADF1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1CC9B9" w14:textId="5BC8C5BC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363169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 w:rsidR="00EE173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تغییرات اقلیمی</w:t>
            </w:r>
          </w:p>
        </w:tc>
      </w:tr>
      <w:tr w:rsidR="006177BC" w:rsidRPr="006177BC" w14:paraId="4D7D0F0F" w14:textId="77777777" w:rsidTr="007E1F29">
        <w:trPr>
          <w:cantSplit/>
        </w:trPr>
        <w:tc>
          <w:tcPr>
            <w:tcW w:w="794" w:type="dxa"/>
          </w:tcPr>
          <w:p w14:paraId="5A6F2F1F" w14:textId="23FDE392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3047CC80" w14:textId="1AF232EE" w:rsidR="00BC1A66" w:rsidRPr="006177BC" w:rsidRDefault="007F2FF1" w:rsidP="007F2FF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ارتباط با تغییر اقلیم کدام مورد صحیح است؟</w:t>
            </w:r>
          </w:p>
        </w:tc>
      </w:tr>
      <w:tr w:rsidR="006177BC" w:rsidRPr="006177BC" w14:paraId="410F0DEE" w14:textId="77777777" w:rsidTr="007E1F29">
        <w:trPr>
          <w:cantSplit/>
        </w:trPr>
        <w:tc>
          <w:tcPr>
            <w:tcW w:w="794" w:type="dxa"/>
          </w:tcPr>
          <w:p w14:paraId="51B79401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B5D73D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D0EEFB6" w14:textId="5EA045CD" w:rsidR="00BC1A66" w:rsidRPr="006177BC" w:rsidRDefault="007F2FF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تغییر اقلیم یک قانون است</w:t>
            </w:r>
          </w:p>
        </w:tc>
      </w:tr>
      <w:tr w:rsidR="006177BC" w:rsidRPr="006177BC" w14:paraId="67EA287F" w14:textId="77777777" w:rsidTr="007E1F29">
        <w:trPr>
          <w:cantSplit/>
        </w:trPr>
        <w:tc>
          <w:tcPr>
            <w:tcW w:w="794" w:type="dxa"/>
          </w:tcPr>
          <w:p w14:paraId="79964431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C2F8C0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CD956D" w14:textId="0EEF63E1" w:rsidR="00BC1A66" w:rsidRPr="006177BC" w:rsidRDefault="007F2FF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فعالیت های انسان باعث سرعت بخشیدن به تغییرات اقلیم می شود</w:t>
            </w:r>
          </w:p>
        </w:tc>
      </w:tr>
      <w:tr w:rsidR="006177BC" w:rsidRPr="006177BC" w14:paraId="361CA276" w14:textId="77777777" w:rsidTr="007E1F29">
        <w:trPr>
          <w:cantSplit/>
        </w:trPr>
        <w:tc>
          <w:tcPr>
            <w:tcW w:w="794" w:type="dxa"/>
          </w:tcPr>
          <w:p w14:paraId="1D208F4B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25ED17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0551B7" w14:textId="52E956D1" w:rsidR="00BC1A66" w:rsidRPr="006177BC" w:rsidRDefault="00B34555" w:rsidP="00B3455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34555">
              <w:rPr>
                <w:rFonts w:asciiTheme="majorBidi" w:hAnsiTheme="majorBidi" w:cs="B Nazanin" w:hint="cs"/>
                <w:color w:val="000000" w:themeColor="text1"/>
                <w:rtl/>
              </w:rPr>
              <w:t>سیستمهای</w:t>
            </w:r>
            <w:r w:rsidRPr="00B34555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34555">
              <w:rPr>
                <w:rFonts w:asciiTheme="majorBidi" w:hAnsiTheme="majorBidi" w:cs="B Nazanin" w:hint="cs"/>
                <w:color w:val="000000" w:themeColor="text1"/>
                <w:rtl/>
              </w:rPr>
              <w:t>زمینی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B34555">
              <w:rPr>
                <w:rFonts w:asciiTheme="majorBidi" w:hAnsiTheme="majorBidi" w:cs="B Nazanin" w:hint="cs"/>
                <w:color w:val="000000" w:themeColor="text1"/>
                <w:rtl/>
              </w:rPr>
              <w:t>حاکم</w:t>
            </w:r>
            <w:r w:rsidRPr="00B34555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34555">
              <w:rPr>
                <w:rFonts w:asciiTheme="majorBidi" w:hAnsiTheme="majorBidi" w:cs="B Nazanin" w:hint="cs"/>
                <w:color w:val="000000" w:themeColor="text1"/>
                <w:rtl/>
              </w:rPr>
              <w:t>بر</w:t>
            </w:r>
            <w:r w:rsidRPr="00B34555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34555">
              <w:rPr>
                <w:rFonts w:asciiTheme="majorBidi" w:hAnsiTheme="majorBidi" w:cs="B Nazanin" w:hint="cs"/>
                <w:color w:val="000000" w:themeColor="text1"/>
                <w:rtl/>
              </w:rPr>
              <w:t>اقلیم</w:t>
            </w:r>
            <w:r w:rsidRPr="00B34555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34555">
              <w:rPr>
                <w:rFonts w:asciiTheme="majorBidi" w:hAnsiTheme="majorBidi" w:cs="B Nazanin" w:hint="cs"/>
                <w:color w:val="000000" w:themeColor="text1"/>
                <w:rtl/>
              </w:rPr>
              <w:t>هیچگاه</w:t>
            </w:r>
            <w:r w:rsidRPr="00B34555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34555">
              <w:rPr>
                <w:rFonts w:asciiTheme="majorBidi" w:hAnsiTheme="majorBidi" w:cs="B Nazanin" w:hint="cs"/>
                <w:color w:val="000000" w:themeColor="text1"/>
                <w:rtl/>
              </w:rPr>
              <w:t>ثابت</w:t>
            </w:r>
            <w:r w:rsidRPr="00B34555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34555">
              <w:rPr>
                <w:rFonts w:asciiTheme="majorBidi" w:hAnsiTheme="majorBidi" w:cs="B Nazanin" w:hint="cs"/>
                <w:color w:val="000000" w:themeColor="text1"/>
                <w:rtl/>
              </w:rPr>
              <w:t>نیستن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>د</w:t>
            </w:r>
          </w:p>
        </w:tc>
      </w:tr>
      <w:tr w:rsidR="006177BC" w:rsidRPr="006177BC" w14:paraId="49CB68B2" w14:textId="77777777" w:rsidTr="007E1F29">
        <w:trPr>
          <w:cantSplit/>
        </w:trPr>
        <w:tc>
          <w:tcPr>
            <w:tcW w:w="794" w:type="dxa"/>
          </w:tcPr>
          <w:p w14:paraId="03915F90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0BD0DB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F584E95" w14:textId="4EE92FFF" w:rsidR="00BC1A66" w:rsidRPr="00B34555" w:rsidRDefault="00B3455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B34555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هر سه مورد</w:t>
            </w:r>
          </w:p>
        </w:tc>
      </w:tr>
      <w:tr w:rsidR="00161EA0" w:rsidRPr="006177BC" w14:paraId="7B2685A2" w14:textId="77777777" w:rsidTr="00A12D2B">
        <w:trPr>
          <w:cantSplit/>
        </w:trPr>
        <w:tc>
          <w:tcPr>
            <w:tcW w:w="794" w:type="dxa"/>
          </w:tcPr>
          <w:p w14:paraId="1B7C41D8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8F6B265" w14:textId="75A363DD" w:rsidR="00161EA0" w:rsidRPr="006177BC" w:rsidRDefault="0036316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F5DD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F5DD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0FE199DB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1D5812A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CD81FBA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46131C" w14:textId="3B4D4E62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E173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تغییرات اقلیمی</w:t>
            </w:r>
          </w:p>
        </w:tc>
      </w:tr>
      <w:tr w:rsidR="006177BC" w:rsidRPr="006177BC" w14:paraId="0EEAEF04" w14:textId="77777777" w:rsidTr="007E1F29">
        <w:trPr>
          <w:cantSplit/>
        </w:trPr>
        <w:tc>
          <w:tcPr>
            <w:tcW w:w="794" w:type="dxa"/>
          </w:tcPr>
          <w:p w14:paraId="56CF952F" w14:textId="54FD6AD0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7E048839" w14:textId="15809750" w:rsidR="00BC1A66" w:rsidRPr="006177BC" w:rsidRDefault="00150ED4" w:rsidP="00150E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سه منبع اصلی در اقلیم شناسی کدامند؟</w:t>
            </w:r>
          </w:p>
        </w:tc>
      </w:tr>
      <w:tr w:rsidR="006177BC" w:rsidRPr="006177BC" w14:paraId="2A20EEF0" w14:textId="77777777" w:rsidTr="007E1F29">
        <w:trPr>
          <w:cantSplit/>
        </w:trPr>
        <w:tc>
          <w:tcPr>
            <w:tcW w:w="794" w:type="dxa"/>
          </w:tcPr>
          <w:p w14:paraId="65E02D1D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2FA85F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5B2180" w14:textId="120800A1" w:rsidR="00BC1A66" w:rsidRPr="006177BC" w:rsidRDefault="00150ED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هسته های رسوبی</w:t>
            </w:r>
          </w:p>
        </w:tc>
      </w:tr>
      <w:tr w:rsidR="006177BC" w:rsidRPr="006177BC" w14:paraId="0EF42066" w14:textId="77777777" w:rsidTr="007E1F29">
        <w:trPr>
          <w:cantSplit/>
        </w:trPr>
        <w:tc>
          <w:tcPr>
            <w:tcW w:w="794" w:type="dxa"/>
          </w:tcPr>
          <w:p w14:paraId="4C7B32F2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5E4BE0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591A1AD" w14:textId="093F7688" w:rsidR="00BC1A66" w:rsidRPr="006177BC" w:rsidRDefault="00150ED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حلقه های درختان</w:t>
            </w:r>
          </w:p>
        </w:tc>
      </w:tr>
      <w:tr w:rsidR="006177BC" w:rsidRPr="006177BC" w14:paraId="390F22AA" w14:textId="77777777" w:rsidTr="007E1F29">
        <w:trPr>
          <w:cantSplit/>
        </w:trPr>
        <w:tc>
          <w:tcPr>
            <w:tcW w:w="794" w:type="dxa"/>
          </w:tcPr>
          <w:p w14:paraId="468BA586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659CF8E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7C7E88" w14:textId="226958FF" w:rsidR="00BC1A66" w:rsidRPr="006177BC" w:rsidRDefault="00150ED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هسته های یخچال ها</w:t>
            </w:r>
          </w:p>
        </w:tc>
      </w:tr>
      <w:tr w:rsidR="006177BC" w:rsidRPr="006177BC" w14:paraId="7DF832FA" w14:textId="77777777" w:rsidTr="007E1F29">
        <w:trPr>
          <w:cantSplit/>
        </w:trPr>
        <w:tc>
          <w:tcPr>
            <w:tcW w:w="794" w:type="dxa"/>
          </w:tcPr>
          <w:p w14:paraId="14B1A5F5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386571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989E27" w14:textId="120A63C6" w:rsidR="00BC1A66" w:rsidRPr="006177BC" w:rsidRDefault="00150ED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34555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هر سه مورد</w:t>
            </w:r>
          </w:p>
        </w:tc>
      </w:tr>
      <w:tr w:rsidR="00161EA0" w:rsidRPr="006177BC" w14:paraId="23C3CC61" w14:textId="77777777" w:rsidTr="00A12D2B">
        <w:trPr>
          <w:cantSplit/>
        </w:trPr>
        <w:tc>
          <w:tcPr>
            <w:tcW w:w="794" w:type="dxa"/>
          </w:tcPr>
          <w:p w14:paraId="35C8A7D8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DBC93B" w14:textId="05ECE155" w:rsidR="00161EA0" w:rsidRPr="006177BC" w:rsidRDefault="00150ED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F5DD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F5DD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2984671A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3723161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7741D52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95BA91" w14:textId="1174CE21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150ED4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تغییرات اقلیم</w:t>
            </w:r>
            <w:r w:rsidR="00EE173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</w:p>
        </w:tc>
      </w:tr>
      <w:tr w:rsidR="006177BC" w:rsidRPr="006177BC" w14:paraId="0F6D9EA8" w14:textId="77777777" w:rsidTr="007E1F29">
        <w:trPr>
          <w:cantSplit/>
        </w:trPr>
        <w:tc>
          <w:tcPr>
            <w:tcW w:w="794" w:type="dxa"/>
          </w:tcPr>
          <w:p w14:paraId="5813E3F2" w14:textId="62ED871C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7C777FC5" w14:textId="1D490267" w:rsidR="00BC1A66" w:rsidRPr="006177BC" w:rsidRDefault="005C3BC2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حال حاضر در کدام روز زمین نزدیکترین موقعیت را نسبت به خورشید دارد؟</w:t>
            </w:r>
          </w:p>
        </w:tc>
      </w:tr>
      <w:tr w:rsidR="006177BC" w:rsidRPr="006177BC" w14:paraId="4C168775" w14:textId="77777777" w:rsidTr="007E1F29">
        <w:trPr>
          <w:cantSplit/>
        </w:trPr>
        <w:tc>
          <w:tcPr>
            <w:tcW w:w="794" w:type="dxa"/>
          </w:tcPr>
          <w:p w14:paraId="7B6C50B2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60A950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4C2439" w14:textId="6AD95B40" w:rsidR="00BC1A66" w:rsidRPr="005C3BC2" w:rsidRDefault="005C3BC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5C3BC2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14 تیر</w:t>
            </w:r>
          </w:p>
        </w:tc>
      </w:tr>
      <w:tr w:rsidR="006177BC" w:rsidRPr="006177BC" w14:paraId="67B4776C" w14:textId="77777777" w:rsidTr="007E1F29">
        <w:trPr>
          <w:cantSplit/>
        </w:trPr>
        <w:tc>
          <w:tcPr>
            <w:tcW w:w="794" w:type="dxa"/>
          </w:tcPr>
          <w:p w14:paraId="17576ACC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FA8DF0A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C814EAF" w14:textId="7687A733" w:rsidR="00BC1A66" w:rsidRPr="006177BC" w:rsidRDefault="005C3BC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 تیر</w:t>
            </w:r>
          </w:p>
        </w:tc>
      </w:tr>
      <w:tr w:rsidR="006177BC" w:rsidRPr="006177BC" w14:paraId="0AC5563E" w14:textId="77777777" w:rsidTr="007E1F29">
        <w:trPr>
          <w:cantSplit/>
        </w:trPr>
        <w:tc>
          <w:tcPr>
            <w:tcW w:w="794" w:type="dxa"/>
          </w:tcPr>
          <w:p w14:paraId="11566100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D3ECA8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2AB097" w14:textId="2002B680" w:rsidR="00BC1A66" w:rsidRPr="006177BC" w:rsidRDefault="005C3BC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 تیر</w:t>
            </w:r>
          </w:p>
        </w:tc>
      </w:tr>
      <w:tr w:rsidR="006177BC" w:rsidRPr="006177BC" w14:paraId="27285C49" w14:textId="77777777" w:rsidTr="007E1F29">
        <w:trPr>
          <w:cantSplit/>
        </w:trPr>
        <w:tc>
          <w:tcPr>
            <w:tcW w:w="794" w:type="dxa"/>
          </w:tcPr>
          <w:p w14:paraId="4F8A43A4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651D07C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B7D9BA" w14:textId="5A0E3A85" w:rsidR="00BC1A66" w:rsidRPr="006177BC" w:rsidRDefault="005C3BC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 تیر</w:t>
            </w:r>
          </w:p>
        </w:tc>
      </w:tr>
      <w:tr w:rsidR="00161EA0" w:rsidRPr="006177BC" w14:paraId="775773FF" w14:textId="77777777" w:rsidTr="00A12D2B">
        <w:trPr>
          <w:cantSplit/>
        </w:trPr>
        <w:tc>
          <w:tcPr>
            <w:tcW w:w="794" w:type="dxa"/>
          </w:tcPr>
          <w:p w14:paraId="52691A56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242977" w14:textId="3AE206F5" w:rsidR="00161EA0" w:rsidRPr="006177BC" w:rsidRDefault="00AE01D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F5DD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F5DD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7109FF8F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4E4F111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79E0FF4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D6D8FB" w14:textId="116CAEA6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4C3B13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تغییرات اقلیم</w:t>
            </w:r>
            <w:r w:rsidR="00EE173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</w:p>
        </w:tc>
      </w:tr>
      <w:tr w:rsidR="006177BC" w:rsidRPr="006177BC" w14:paraId="132845E6" w14:textId="77777777" w:rsidTr="007E1F29">
        <w:trPr>
          <w:cantSplit/>
        </w:trPr>
        <w:tc>
          <w:tcPr>
            <w:tcW w:w="794" w:type="dxa"/>
          </w:tcPr>
          <w:p w14:paraId="4A507028" w14:textId="7BA60CFD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14:paraId="0B95F6C3" w14:textId="4058CD99" w:rsidR="00BC1A66" w:rsidRPr="006177BC" w:rsidRDefault="0010287E" w:rsidP="00655A6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در ارتباط با </w:t>
            </w:r>
            <w:r w:rsidR="00655A6C"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سپیدایی</w:t>
            </w:r>
            <w:r w:rsidR="00655A6C"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="00655A6C"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یا</w:t>
            </w:r>
            <w:r w:rsidR="00655A6C"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="00655A6C"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آلبدو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مورد صحیح است</w:t>
            </w:r>
            <w:r w:rsidR="0053274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؟</w:t>
            </w:r>
          </w:p>
        </w:tc>
      </w:tr>
      <w:tr w:rsidR="006177BC" w:rsidRPr="006177BC" w14:paraId="7DADEF0D" w14:textId="77777777" w:rsidTr="007E1F29">
        <w:trPr>
          <w:cantSplit/>
        </w:trPr>
        <w:tc>
          <w:tcPr>
            <w:tcW w:w="794" w:type="dxa"/>
          </w:tcPr>
          <w:p w14:paraId="0B0E3EBB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894BEC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327B37" w14:textId="26E759A8" w:rsidR="00BC1A66" w:rsidRPr="0010287E" w:rsidRDefault="0010287E" w:rsidP="00655A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به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معنی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درصد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بازتاب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نور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از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سطح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یک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جسم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است</w:t>
            </w:r>
            <w:r w:rsidRPr="00655A6C">
              <w:rPr>
                <w:rFonts w:asciiTheme="majorBidi" w:hAnsiTheme="majorBidi" w:cs="B Nazanin"/>
                <w:color w:val="000000" w:themeColor="text1"/>
              </w:rPr>
              <w:t>.</w:t>
            </w:r>
          </w:p>
        </w:tc>
      </w:tr>
      <w:tr w:rsidR="006177BC" w:rsidRPr="006177BC" w14:paraId="6F1C4D2F" w14:textId="77777777" w:rsidTr="007E1F29">
        <w:trPr>
          <w:cantSplit/>
        </w:trPr>
        <w:tc>
          <w:tcPr>
            <w:tcW w:w="794" w:type="dxa"/>
          </w:tcPr>
          <w:p w14:paraId="14B8D284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170D11F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134A76" w14:textId="29D44990" w:rsidR="00BC1A66" w:rsidRPr="00655A6C" w:rsidRDefault="0010287E" w:rsidP="00655A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کمترین مقدار آن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صفر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>(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تاریک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مطلق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>)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است.</w:t>
            </w:r>
          </w:p>
        </w:tc>
      </w:tr>
      <w:tr w:rsidR="006177BC" w:rsidRPr="006177BC" w14:paraId="3B0AC83C" w14:textId="77777777" w:rsidTr="007E1F29">
        <w:trPr>
          <w:cantSplit/>
        </w:trPr>
        <w:tc>
          <w:tcPr>
            <w:tcW w:w="794" w:type="dxa"/>
          </w:tcPr>
          <w:p w14:paraId="2BC9E662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97FD10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D44940" w14:textId="5016F121" w:rsidR="00BC1A66" w:rsidRPr="006177BC" w:rsidRDefault="0010287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بیشترین مقدار آن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یک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>(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روشن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655A6C">
              <w:rPr>
                <w:rFonts w:asciiTheme="majorBidi" w:hAnsiTheme="majorBidi" w:cs="B Nazanin" w:hint="cs"/>
                <w:color w:val="000000" w:themeColor="text1"/>
                <w:rtl/>
              </w:rPr>
              <w:t>مطلق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>)</w:t>
            </w:r>
            <w:r w:rsidRPr="00655A6C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>است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.</w:t>
            </w:r>
          </w:p>
        </w:tc>
      </w:tr>
      <w:tr w:rsidR="006177BC" w:rsidRPr="006177BC" w14:paraId="5B279AA6" w14:textId="77777777" w:rsidTr="007E1F29">
        <w:trPr>
          <w:cantSplit/>
        </w:trPr>
        <w:tc>
          <w:tcPr>
            <w:tcW w:w="794" w:type="dxa"/>
          </w:tcPr>
          <w:p w14:paraId="27B0712D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F29AD9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2B45F6" w14:textId="5CB2DC0F" w:rsidR="00BC1A66" w:rsidRPr="0010287E" w:rsidRDefault="0010287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10287E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هر سه مورد</w:t>
            </w:r>
          </w:p>
        </w:tc>
      </w:tr>
      <w:tr w:rsidR="00161EA0" w:rsidRPr="006177BC" w14:paraId="5CCE115A" w14:textId="77777777" w:rsidTr="00A12D2B">
        <w:trPr>
          <w:cantSplit/>
        </w:trPr>
        <w:tc>
          <w:tcPr>
            <w:tcW w:w="794" w:type="dxa"/>
          </w:tcPr>
          <w:p w14:paraId="1964B98F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2F61F7" w14:textId="38AEFDE3" w:rsidR="00161EA0" w:rsidRPr="006177BC" w:rsidRDefault="0010287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F5DD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DF5DD9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DF5DD9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DF5DD9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687C949E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D41438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E5E52F5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A14783" w14:textId="47D6AB0B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92FC3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تغییرات اقلیم</w:t>
            </w:r>
            <w:r w:rsidR="00EE173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</w:p>
        </w:tc>
      </w:tr>
      <w:tr w:rsidR="006177BC" w:rsidRPr="006177BC" w14:paraId="567D8ADF" w14:textId="77777777" w:rsidTr="007E1F29">
        <w:trPr>
          <w:cantSplit/>
        </w:trPr>
        <w:tc>
          <w:tcPr>
            <w:tcW w:w="794" w:type="dxa"/>
          </w:tcPr>
          <w:p w14:paraId="7BC7A0AC" w14:textId="3AE2A45A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14:paraId="2B8633CA" w14:textId="71C0C769" w:rsidR="00BC1A66" w:rsidRPr="006177BC" w:rsidRDefault="00B92FC3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اثرات جزیره گرمایی چیست؟</w:t>
            </w:r>
          </w:p>
        </w:tc>
      </w:tr>
      <w:tr w:rsidR="006177BC" w:rsidRPr="006177BC" w14:paraId="1316E08D" w14:textId="77777777" w:rsidTr="007E1F29">
        <w:trPr>
          <w:cantSplit/>
        </w:trPr>
        <w:tc>
          <w:tcPr>
            <w:tcW w:w="794" w:type="dxa"/>
          </w:tcPr>
          <w:p w14:paraId="29457996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562A89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9AAA8B5" w14:textId="09872947" w:rsidR="00BC1A66" w:rsidRPr="006177BC" w:rsidRDefault="004D2692" w:rsidP="004D269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باعث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افزایش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مصرف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انرژی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برای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خنک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کردن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ساختمانها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می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شود</w:t>
            </w:r>
          </w:p>
        </w:tc>
      </w:tr>
      <w:tr w:rsidR="006177BC" w:rsidRPr="006177BC" w14:paraId="4BADC211" w14:textId="77777777" w:rsidTr="007E1F29">
        <w:trPr>
          <w:cantSplit/>
        </w:trPr>
        <w:tc>
          <w:tcPr>
            <w:tcW w:w="794" w:type="dxa"/>
          </w:tcPr>
          <w:p w14:paraId="6FB14EEC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2D9B70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B0DA25" w14:textId="43D050F6" w:rsidR="00BC1A66" w:rsidRPr="006177BC" w:rsidRDefault="004D2692" w:rsidP="004D269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تولید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گاز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ازن</w:t>
            </w:r>
          </w:p>
        </w:tc>
      </w:tr>
      <w:tr w:rsidR="006177BC" w:rsidRPr="006177BC" w14:paraId="4FE74F1B" w14:textId="77777777" w:rsidTr="007E1F29">
        <w:trPr>
          <w:cantSplit/>
        </w:trPr>
        <w:tc>
          <w:tcPr>
            <w:tcW w:w="794" w:type="dxa"/>
          </w:tcPr>
          <w:p w14:paraId="63FADB5E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9BE9325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F1FBECC" w14:textId="693E1007" w:rsidR="00BC1A66" w:rsidRPr="006177BC" w:rsidRDefault="004D2692" w:rsidP="004D269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افزایش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ترکیبات</w:t>
            </w:r>
            <w:r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زیانبار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گوگردی</w:t>
            </w:r>
          </w:p>
        </w:tc>
      </w:tr>
      <w:tr w:rsidR="006177BC" w:rsidRPr="006177BC" w14:paraId="70D9E880" w14:textId="77777777" w:rsidTr="007E1F29">
        <w:trPr>
          <w:cantSplit/>
        </w:trPr>
        <w:tc>
          <w:tcPr>
            <w:tcW w:w="794" w:type="dxa"/>
          </w:tcPr>
          <w:p w14:paraId="77D2A515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141482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8639F10" w14:textId="5E4BC27F" w:rsidR="00BC1A66" w:rsidRPr="006177BC" w:rsidRDefault="004D2692" w:rsidP="004D269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D2692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161EA0" w:rsidRPr="006177BC" w14:paraId="61204A0A" w14:textId="77777777" w:rsidTr="00A12D2B">
        <w:trPr>
          <w:cantSplit/>
        </w:trPr>
        <w:tc>
          <w:tcPr>
            <w:tcW w:w="794" w:type="dxa"/>
          </w:tcPr>
          <w:p w14:paraId="72B95F79" w14:textId="77777777" w:rsidR="00161EA0" w:rsidRPr="006177BC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90913A" w14:textId="09A51974" w:rsidR="00161EA0" w:rsidRPr="006177BC" w:rsidRDefault="004D2692" w:rsidP="004D269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4D2692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D2692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D2692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2EC55805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FCC4A3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3CE915B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6AB2C39" w14:textId="45E0457D" w:rsidR="00BC1A66" w:rsidRPr="006177BC" w:rsidRDefault="00174532" w:rsidP="004D2692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4D2692" w:rsidRPr="004D269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692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>تغییرات اقلیم</w:t>
            </w:r>
            <w:r w:rsidR="00EE173D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</w:p>
        </w:tc>
      </w:tr>
      <w:tr w:rsidR="006177BC" w:rsidRPr="006177BC" w14:paraId="614CC108" w14:textId="77777777" w:rsidTr="007E1F29">
        <w:trPr>
          <w:cantSplit/>
        </w:trPr>
        <w:tc>
          <w:tcPr>
            <w:tcW w:w="794" w:type="dxa"/>
          </w:tcPr>
          <w:p w14:paraId="0B481313" w14:textId="489E1AE9" w:rsidR="00BC1A66" w:rsidRPr="006177BC" w:rsidRDefault="008A097E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14:paraId="7D2721E8" w14:textId="09196DA1" w:rsidR="00BC1A66" w:rsidRPr="006177BC" w:rsidRDefault="005C36ED" w:rsidP="005C36E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C36ED">
              <w:rPr>
                <w:rFonts w:asciiTheme="majorBidi" w:hAnsiTheme="majorBidi" w:cs="B Nazanin"/>
                <w:b/>
                <w:color w:val="000000" w:themeColor="text1"/>
                <w:rtl/>
              </w:rPr>
              <w:t>چه عواملی در تغییر اقلیم زمین نقش دارند؟</w:t>
            </w:r>
            <w:r w:rsidRPr="005C36ED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</w:p>
        </w:tc>
      </w:tr>
      <w:tr w:rsidR="006177BC" w:rsidRPr="006177BC" w14:paraId="5ADE6CEB" w14:textId="77777777" w:rsidTr="007E1F29">
        <w:trPr>
          <w:cantSplit/>
        </w:trPr>
        <w:tc>
          <w:tcPr>
            <w:tcW w:w="794" w:type="dxa"/>
          </w:tcPr>
          <w:p w14:paraId="58964492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7D167C3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7866BB2" w14:textId="7C25DEBF" w:rsidR="00BC1A66" w:rsidRPr="000A135A" w:rsidRDefault="000A135A" w:rsidP="000A13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A135A">
              <w:rPr>
                <w:rFonts w:asciiTheme="majorBidi" w:hAnsiTheme="majorBidi" w:cs="B Nazanin"/>
                <w:color w:val="000000" w:themeColor="text1"/>
                <w:rtl/>
              </w:rPr>
              <w:t>حرکت صفحات تکتونیکی</w:t>
            </w:r>
          </w:p>
        </w:tc>
      </w:tr>
      <w:tr w:rsidR="006177BC" w:rsidRPr="006177BC" w14:paraId="638F5D8B" w14:textId="77777777" w:rsidTr="007E1F29">
        <w:trPr>
          <w:cantSplit/>
        </w:trPr>
        <w:tc>
          <w:tcPr>
            <w:tcW w:w="794" w:type="dxa"/>
          </w:tcPr>
          <w:p w14:paraId="22056ABC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DC6F56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7A80331" w14:textId="5FC9B334" w:rsidR="00BC1A66" w:rsidRPr="000A135A" w:rsidRDefault="000A135A" w:rsidP="000A13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A135A">
              <w:rPr>
                <w:rFonts w:asciiTheme="majorBidi" w:hAnsiTheme="majorBidi" w:cs="B Nazanin"/>
                <w:color w:val="000000" w:themeColor="text1"/>
                <w:rtl/>
              </w:rPr>
              <w:t>فعالیت‌های آتشفشانی</w:t>
            </w:r>
          </w:p>
        </w:tc>
      </w:tr>
      <w:tr w:rsidR="006177BC" w:rsidRPr="006177BC" w14:paraId="0E53508B" w14:textId="77777777" w:rsidTr="007E1F29">
        <w:trPr>
          <w:cantSplit/>
        </w:trPr>
        <w:tc>
          <w:tcPr>
            <w:tcW w:w="794" w:type="dxa"/>
          </w:tcPr>
          <w:p w14:paraId="0E04892C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F0F1122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112F60" w14:textId="2BAAFB7F" w:rsidR="00BC1A66" w:rsidRPr="000A135A" w:rsidRDefault="000A135A" w:rsidP="000A13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A135A">
              <w:rPr>
                <w:rFonts w:asciiTheme="majorBidi" w:hAnsiTheme="majorBidi" w:cs="B Nazanin"/>
                <w:color w:val="000000" w:themeColor="text1"/>
                <w:rtl/>
              </w:rPr>
              <w:t>تغییر غلظت گازهای گلخانه‌ای</w:t>
            </w:r>
          </w:p>
        </w:tc>
      </w:tr>
      <w:tr w:rsidR="006177BC" w:rsidRPr="006177BC" w14:paraId="1AB44529" w14:textId="77777777" w:rsidTr="007E1F29">
        <w:trPr>
          <w:cantSplit/>
        </w:trPr>
        <w:tc>
          <w:tcPr>
            <w:tcW w:w="794" w:type="dxa"/>
          </w:tcPr>
          <w:p w14:paraId="2D458FBB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A7CB5A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313468" w14:textId="7BB38724" w:rsidR="00BC1A66" w:rsidRPr="006177BC" w:rsidRDefault="000A135A" w:rsidP="000A135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A135A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CA41BE" w:rsidRPr="006177BC" w14:paraId="208B9E93" w14:textId="77777777" w:rsidTr="00A12D2B">
        <w:trPr>
          <w:cantSplit/>
        </w:trPr>
        <w:tc>
          <w:tcPr>
            <w:tcW w:w="794" w:type="dxa"/>
          </w:tcPr>
          <w:p w14:paraId="10CE0566" w14:textId="77777777" w:rsidR="00CA41BE" w:rsidRPr="006177BC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B1C2D1" w14:textId="156C9C83" w:rsidR="00CA41BE" w:rsidRPr="006177BC" w:rsidRDefault="004D2692" w:rsidP="004D269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4D2692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D2692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D2692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D2692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4D2692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274F2E4B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037BC4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3AFB243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5684F7" w14:textId="6C2E437F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95751D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EE173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74093818" w14:textId="77777777" w:rsidTr="007E1F29">
        <w:trPr>
          <w:cantSplit/>
        </w:trPr>
        <w:tc>
          <w:tcPr>
            <w:tcW w:w="794" w:type="dxa"/>
          </w:tcPr>
          <w:p w14:paraId="553F4470" w14:textId="691DB785" w:rsidR="00BC1A66" w:rsidRPr="006177BC" w:rsidRDefault="00EE173D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14:paraId="3DAB69DE" w14:textId="1BEAB2DC" w:rsidR="00BC1A66" w:rsidRPr="006177BC" w:rsidRDefault="00F212E2" w:rsidP="00F212E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آلبدوی سیاره زمین</w:t>
            </w:r>
            <w:r w:rsidR="00F77483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چند درصد است؟</w:t>
            </w:r>
          </w:p>
        </w:tc>
      </w:tr>
      <w:tr w:rsidR="006177BC" w:rsidRPr="006177BC" w14:paraId="6938A671" w14:textId="77777777" w:rsidTr="007E1F29">
        <w:trPr>
          <w:cantSplit/>
        </w:trPr>
        <w:tc>
          <w:tcPr>
            <w:tcW w:w="794" w:type="dxa"/>
          </w:tcPr>
          <w:p w14:paraId="20B9F7BE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61F3CA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D255F6" w14:textId="50353B0D" w:rsidR="00BC1A66" w:rsidRPr="00F212E2" w:rsidRDefault="00F212E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F212E2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37 درصد</w:t>
            </w:r>
          </w:p>
        </w:tc>
      </w:tr>
      <w:tr w:rsidR="006177BC" w:rsidRPr="006177BC" w14:paraId="5145BD13" w14:textId="77777777" w:rsidTr="007E1F29">
        <w:trPr>
          <w:cantSplit/>
        </w:trPr>
        <w:tc>
          <w:tcPr>
            <w:tcW w:w="794" w:type="dxa"/>
          </w:tcPr>
          <w:p w14:paraId="3D56225B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70C6B7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842328" w14:textId="09F1386B" w:rsidR="00BC1A66" w:rsidRPr="006177BC" w:rsidRDefault="00F212E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65 درصد</w:t>
            </w:r>
          </w:p>
        </w:tc>
      </w:tr>
      <w:tr w:rsidR="006177BC" w:rsidRPr="006177BC" w14:paraId="48BB138C" w14:textId="77777777" w:rsidTr="007E1F29">
        <w:trPr>
          <w:cantSplit/>
        </w:trPr>
        <w:tc>
          <w:tcPr>
            <w:tcW w:w="794" w:type="dxa"/>
          </w:tcPr>
          <w:p w14:paraId="7B73725E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F772A4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DF5C609" w14:textId="4A598C22" w:rsidR="00BC1A66" w:rsidRPr="006177BC" w:rsidRDefault="00F212E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85 درصد</w:t>
            </w:r>
          </w:p>
        </w:tc>
      </w:tr>
      <w:tr w:rsidR="006177BC" w:rsidRPr="006177BC" w14:paraId="6D3454C4" w14:textId="77777777" w:rsidTr="007E1F29">
        <w:trPr>
          <w:cantSplit/>
        </w:trPr>
        <w:tc>
          <w:tcPr>
            <w:tcW w:w="794" w:type="dxa"/>
          </w:tcPr>
          <w:p w14:paraId="4BE9B840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4E59A6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D20C72" w14:textId="4555FD09" w:rsidR="00BC1A66" w:rsidRPr="006177BC" w:rsidRDefault="00F212E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25 درصد</w:t>
            </w:r>
          </w:p>
        </w:tc>
      </w:tr>
      <w:tr w:rsidR="00CA41BE" w:rsidRPr="006177BC" w14:paraId="086F257F" w14:textId="77777777" w:rsidTr="00A12D2B">
        <w:trPr>
          <w:cantSplit/>
        </w:trPr>
        <w:tc>
          <w:tcPr>
            <w:tcW w:w="794" w:type="dxa"/>
          </w:tcPr>
          <w:p w14:paraId="0BA4DDDD" w14:textId="77777777" w:rsidR="00CA41BE" w:rsidRPr="006177BC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E02819" w14:textId="08855324" w:rsidR="00CA41BE" w:rsidRPr="006177BC" w:rsidRDefault="00457496" w:rsidP="0045749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4574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5749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5749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2AFE2785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012074F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33EDD80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C45C94" w14:textId="73F5E2EF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6214BD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EE173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5C3CFE18" w14:textId="77777777" w:rsidTr="007E1F29">
        <w:trPr>
          <w:cantSplit/>
        </w:trPr>
        <w:tc>
          <w:tcPr>
            <w:tcW w:w="794" w:type="dxa"/>
          </w:tcPr>
          <w:p w14:paraId="553390A7" w14:textId="69EB4BBD" w:rsidR="00BC1A66" w:rsidRPr="006177BC" w:rsidRDefault="00EE173D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14:paraId="7E3F44BD" w14:textId="61E0098F" w:rsidR="00BC1A66" w:rsidRPr="006177BC" w:rsidRDefault="00B165CE" w:rsidP="00B165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اثرات گازهای گلخانه ای چیست؟</w:t>
            </w:r>
          </w:p>
        </w:tc>
      </w:tr>
      <w:tr w:rsidR="006177BC" w:rsidRPr="006177BC" w14:paraId="7D20065A" w14:textId="77777777" w:rsidTr="007E1F29">
        <w:trPr>
          <w:cantSplit/>
        </w:trPr>
        <w:tc>
          <w:tcPr>
            <w:tcW w:w="794" w:type="dxa"/>
          </w:tcPr>
          <w:p w14:paraId="2AECCD3D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8A73ED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F8E31FA" w14:textId="6ADB97A7" w:rsidR="00BC1A66" w:rsidRPr="006177BC" w:rsidRDefault="00B165CE" w:rsidP="00B165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گرم</w:t>
            </w:r>
            <w:r w:rsidRPr="00B165CE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شدن</w:t>
            </w:r>
            <w:r w:rsidRPr="00B165CE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تدریجی</w:t>
            </w:r>
            <w:r w:rsidRPr="00B165CE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آب</w:t>
            </w:r>
            <w:r w:rsidRPr="00B165CE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و</w:t>
            </w:r>
            <w:r w:rsidRPr="00B165CE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هوا،</w:t>
            </w:r>
          </w:p>
        </w:tc>
      </w:tr>
      <w:tr w:rsidR="006177BC" w:rsidRPr="006177BC" w14:paraId="75FC4ACD" w14:textId="77777777" w:rsidTr="007E1F29">
        <w:trPr>
          <w:cantSplit/>
        </w:trPr>
        <w:tc>
          <w:tcPr>
            <w:tcW w:w="794" w:type="dxa"/>
          </w:tcPr>
          <w:p w14:paraId="50A0B649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07DF7A5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9248B6" w14:textId="30ED377D" w:rsidR="00BC1A66" w:rsidRPr="006177BC" w:rsidRDefault="00B165CE" w:rsidP="00B165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بالا</w:t>
            </w:r>
            <w:r w:rsidRPr="00B165CE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آمدن</w:t>
            </w:r>
            <w:r w:rsidRPr="00B165CE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سطح</w:t>
            </w:r>
            <w:r w:rsidRPr="00B165CE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آب</w:t>
            </w:r>
            <w:r w:rsidRPr="00B165CE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B165CE">
              <w:rPr>
                <w:rFonts w:asciiTheme="majorBidi" w:hAnsiTheme="majorBidi" w:cs="B Nazanin" w:hint="cs"/>
                <w:color w:val="000000" w:themeColor="text1"/>
                <w:rtl/>
              </w:rPr>
              <w:t>دریاها</w:t>
            </w:r>
          </w:p>
        </w:tc>
      </w:tr>
      <w:tr w:rsidR="006177BC" w:rsidRPr="006177BC" w14:paraId="6141789C" w14:textId="77777777" w:rsidTr="007E1F29">
        <w:trPr>
          <w:cantSplit/>
        </w:trPr>
        <w:tc>
          <w:tcPr>
            <w:tcW w:w="794" w:type="dxa"/>
          </w:tcPr>
          <w:p w14:paraId="6ACE8EC2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147A516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94F32B" w14:textId="16E3E399" w:rsidR="00BC1A66" w:rsidRPr="006177BC" w:rsidRDefault="00457496" w:rsidP="0045749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57496">
              <w:rPr>
                <w:rFonts w:asciiTheme="majorBidi" w:hAnsiTheme="majorBidi" w:cs="B Nazanin" w:hint="cs"/>
                <w:color w:val="000000" w:themeColor="text1"/>
                <w:rtl/>
              </w:rPr>
              <w:t>بارش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</w:rPr>
              <w:t>رگبارهای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</w:rPr>
              <w:t>سیلآسا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</w:rPr>
              <w:t>در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</w:rPr>
              <w:t>برخی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</w:rPr>
              <w:t>از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</w:rPr>
              <w:t>مناطق</w:t>
            </w:r>
          </w:p>
        </w:tc>
      </w:tr>
      <w:tr w:rsidR="006177BC" w:rsidRPr="006177BC" w14:paraId="13C81CBC" w14:textId="77777777" w:rsidTr="007E1F29">
        <w:trPr>
          <w:cantSplit/>
        </w:trPr>
        <w:tc>
          <w:tcPr>
            <w:tcW w:w="794" w:type="dxa"/>
          </w:tcPr>
          <w:p w14:paraId="27BCD729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96F53F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4B31F3" w14:textId="61FCA817" w:rsidR="00BC1A66" w:rsidRPr="006177BC" w:rsidRDefault="00457496" w:rsidP="0045749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57496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E625E8" w:rsidRPr="006177BC" w14:paraId="0963909E" w14:textId="77777777" w:rsidTr="00A12D2B">
        <w:trPr>
          <w:cantSplit/>
        </w:trPr>
        <w:tc>
          <w:tcPr>
            <w:tcW w:w="794" w:type="dxa"/>
          </w:tcPr>
          <w:p w14:paraId="7F030985" w14:textId="77777777" w:rsidR="00E625E8" w:rsidRPr="006177BC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91407C" w14:textId="02CE0F36" w:rsidR="00E625E8" w:rsidRPr="006177BC" w:rsidRDefault="00457496" w:rsidP="0045749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4574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5749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457496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457496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457496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4BAFC062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061F89F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0745847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6B6C1D" w14:textId="3B0FE76E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EE173D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EE173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4BE80A12" w14:textId="77777777" w:rsidTr="007E1F29">
        <w:trPr>
          <w:cantSplit/>
        </w:trPr>
        <w:tc>
          <w:tcPr>
            <w:tcW w:w="794" w:type="dxa"/>
          </w:tcPr>
          <w:p w14:paraId="02FBFB09" w14:textId="732AFD9B" w:rsidR="00BC1A66" w:rsidRPr="006177BC" w:rsidRDefault="00EE173D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14:paraId="281F17FD" w14:textId="369170F2" w:rsidR="00BC1A66" w:rsidRPr="006177BC" w:rsidRDefault="00826D5F" w:rsidP="00826D5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اصلی ترین گاز گلخانه ای چیست؟</w:t>
            </w:r>
          </w:p>
        </w:tc>
      </w:tr>
      <w:tr w:rsidR="006177BC" w:rsidRPr="006177BC" w14:paraId="0FCC779C" w14:textId="77777777" w:rsidTr="007E1F29">
        <w:trPr>
          <w:cantSplit/>
        </w:trPr>
        <w:tc>
          <w:tcPr>
            <w:tcW w:w="794" w:type="dxa"/>
          </w:tcPr>
          <w:p w14:paraId="1FD7211E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1E47CE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B55D62" w14:textId="1095670E" w:rsidR="00BC1A66" w:rsidRPr="00826D5F" w:rsidRDefault="00826D5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826D5F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دی اکسید کربن</w:t>
            </w:r>
          </w:p>
        </w:tc>
      </w:tr>
      <w:tr w:rsidR="006177BC" w:rsidRPr="006177BC" w14:paraId="34DCAB41" w14:textId="77777777" w:rsidTr="007E1F29">
        <w:trPr>
          <w:cantSplit/>
        </w:trPr>
        <w:tc>
          <w:tcPr>
            <w:tcW w:w="794" w:type="dxa"/>
          </w:tcPr>
          <w:p w14:paraId="32154AA7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DDBE3C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D7EE45" w14:textId="1804CCEB" w:rsidR="00BC1A66" w:rsidRPr="006177BC" w:rsidRDefault="00826D5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منواکسید کربن</w:t>
            </w:r>
          </w:p>
        </w:tc>
      </w:tr>
      <w:tr w:rsidR="006177BC" w:rsidRPr="006177BC" w14:paraId="2110B582" w14:textId="77777777" w:rsidTr="007E1F29">
        <w:trPr>
          <w:cantSplit/>
        </w:trPr>
        <w:tc>
          <w:tcPr>
            <w:tcW w:w="794" w:type="dxa"/>
          </w:tcPr>
          <w:p w14:paraId="10A29C75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58DEB0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63E9E4" w14:textId="3A49E596" w:rsidR="00BC1A66" w:rsidRPr="006177BC" w:rsidRDefault="00190EF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دی اکسید گوگرد</w:t>
            </w:r>
          </w:p>
        </w:tc>
      </w:tr>
      <w:tr w:rsidR="006177BC" w:rsidRPr="006177BC" w14:paraId="00A3DCD0" w14:textId="77777777" w:rsidTr="007E1F29">
        <w:trPr>
          <w:cantSplit/>
        </w:trPr>
        <w:tc>
          <w:tcPr>
            <w:tcW w:w="794" w:type="dxa"/>
          </w:tcPr>
          <w:p w14:paraId="19100270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63A3DBC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5F0DDE" w14:textId="2A71AC01" w:rsidR="00BC1A66" w:rsidRPr="006177BC" w:rsidRDefault="00826D5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دی اکسید نیتروژن</w:t>
            </w:r>
          </w:p>
        </w:tc>
      </w:tr>
      <w:tr w:rsidR="00E625E8" w:rsidRPr="006177BC" w14:paraId="3BEB62F1" w14:textId="77777777" w:rsidTr="00A12D2B">
        <w:trPr>
          <w:cantSplit/>
        </w:trPr>
        <w:tc>
          <w:tcPr>
            <w:tcW w:w="794" w:type="dxa"/>
          </w:tcPr>
          <w:p w14:paraId="295ABEE7" w14:textId="77777777" w:rsidR="00E625E8" w:rsidRPr="006177BC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5A6542" w14:textId="40086074" w:rsidR="00E625E8" w:rsidRPr="006177BC" w:rsidRDefault="00826D5F" w:rsidP="00826D5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503F7E18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4E07516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ED54C44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DB959C" w14:textId="021B5C6F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190EF5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190EF5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453626D5" w14:textId="77777777" w:rsidTr="007E1F29">
        <w:trPr>
          <w:cantSplit/>
        </w:trPr>
        <w:tc>
          <w:tcPr>
            <w:tcW w:w="794" w:type="dxa"/>
          </w:tcPr>
          <w:p w14:paraId="09CA73B9" w14:textId="1ACEB3C0" w:rsidR="00BC1A66" w:rsidRPr="006177BC" w:rsidRDefault="00190EF5" w:rsidP="00190EF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14:paraId="6F8B11C8" w14:textId="4CCDFC48" w:rsidR="00BC1A66" w:rsidRPr="006177BC" w:rsidRDefault="000B7C48" w:rsidP="000B7C4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کدامیک جزو گازهای گلخانه ای هستند؟</w:t>
            </w:r>
          </w:p>
        </w:tc>
      </w:tr>
      <w:tr w:rsidR="006177BC" w:rsidRPr="006177BC" w14:paraId="0A6FAB1C" w14:textId="77777777" w:rsidTr="007E1F29">
        <w:trPr>
          <w:cantSplit/>
        </w:trPr>
        <w:tc>
          <w:tcPr>
            <w:tcW w:w="794" w:type="dxa"/>
          </w:tcPr>
          <w:p w14:paraId="497C98EA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C031330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03EB89" w14:textId="2237E0D7" w:rsidR="00BC1A66" w:rsidRPr="006177BC" w:rsidRDefault="000B7C48" w:rsidP="000B7C4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B7C48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دی اکسید کربن</w:t>
            </w:r>
          </w:p>
        </w:tc>
      </w:tr>
      <w:tr w:rsidR="006177BC" w:rsidRPr="006177BC" w14:paraId="2F439EE6" w14:textId="77777777" w:rsidTr="007E1F29">
        <w:trPr>
          <w:cantSplit/>
        </w:trPr>
        <w:tc>
          <w:tcPr>
            <w:tcW w:w="794" w:type="dxa"/>
          </w:tcPr>
          <w:p w14:paraId="7903F775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393CBD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DBF49B" w14:textId="3A2CFF8E" w:rsidR="00BC1A66" w:rsidRPr="006177BC" w:rsidRDefault="000B7C4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متان</w:t>
            </w:r>
          </w:p>
        </w:tc>
      </w:tr>
      <w:tr w:rsidR="006177BC" w:rsidRPr="006177BC" w14:paraId="63B96C5E" w14:textId="77777777" w:rsidTr="007E1F29">
        <w:trPr>
          <w:cantSplit/>
        </w:trPr>
        <w:tc>
          <w:tcPr>
            <w:tcW w:w="794" w:type="dxa"/>
          </w:tcPr>
          <w:p w14:paraId="5033A70F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89CCB8E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39F002" w14:textId="71D2C322" w:rsidR="00BC1A66" w:rsidRPr="006177BC" w:rsidRDefault="00190EF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بخار آب</w:t>
            </w:r>
          </w:p>
        </w:tc>
      </w:tr>
      <w:tr w:rsidR="006177BC" w:rsidRPr="006177BC" w14:paraId="57ED2274" w14:textId="77777777" w:rsidTr="007E1F29">
        <w:trPr>
          <w:cantSplit/>
        </w:trPr>
        <w:tc>
          <w:tcPr>
            <w:tcW w:w="794" w:type="dxa"/>
          </w:tcPr>
          <w:p w14:paraId="5B7F44B6" w14:textId="77777777" w:rsidR="00A12D2B" w:rsidRPr="006177BC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7BEFE8" w14:textId="77777777" w:rsidR="00A12D2B" w:rsidRPr="006177BC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AF5F6F" w14:textId="45B731C1" w:rsidR="00A12D2B" w:rsidRPr="006177BC" w:rsidRDefault="00190EF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57496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F87B18" w:rsidRPr="006177BC" w14:paraId="6AB96AB4" w14:textId="77777777" w:rsidTr="00572B29">
        <w:trPr>
          <w:cantSplit/>
        </w:trPr>
        <w:tc>
          <w:tcPr>
            <w:tcW w:w="794" w:type="dxa"/>
          </w:tcPr>
          <w:p w14:paraId="3F4FA32B" w14:textId="77777777" w:rsidR="00F87B18" w:rsidRPr="006177BC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337917" w14:textId="1145D31B" w:rsidR="00F87B18" w:rsidRPr="006177BC" w:rsidRDefault="00190EF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663F6543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156C092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91CAE6E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5C8BCD" w14:textId="6D4B69B6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190EF5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190EF5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1809EDDE" w14:textId="77777777" w:rsidTr="007E1F29">
        <w:trPr>
          <w:cantSplit/>
        </w:trPr>
        <w:tc>
          <w:tcPr>
            <w:tcW w:w="794" w:type="dxa"/>
          </w:tcPr>
          <w:p w14:paraId="6CA7A9D4" w14:textId="70AD9DD6" w:rsidR="00BC1A66" w:rsidRPr="006177BC" w:rsidRDefault="00190EF5" w:rsidP="00190EF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14:paraId="4C41EC10" w14:textId="32C6DF38" w:rsidR="00BC1A66" w:rsidRPr="006177BC" w:rsidRDefault="001C7521" w:rsidP="001C752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کدامیک جزو سوختهای فسیلی محسوب می شوند؟</w:t>
            </w:r>
          </w:p>
        </w:tc>
      </w:tr>
      <w:tr w:rsidR="006177BC" w:rsidRPr="006177BC" w14:paraId="71802724" w14:textId="77777777" w:rsidTr="007E1F29">
        <w:trPr>
          <w:cantSplit/>
        </w:trPr>
        <w:tc>
          <w:tcPr>
            <w:tcW w:w="794" w:type="dxa"/>
          </w:tcPr>
          <w:p w14:paraId="4FF71F23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72521D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C4F88D" w14:textId="44FA95A2" w:rsidR="00BC1A66" w:rsidRPr="006177BC" w:rsidRDefault="001C752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زغال سنگ</w:t>
            </w:r>
          </w:p>
        </w:tc>
      </w:tr>
      <w:tr w:rsidR="006177BC" w:rsidRPr="006177BC" w14:paraId="1D837FE6" w14:textId="77777777" w:rsidTr="007E1F29">
        <w:trPr>
          <w:cantSplit/>
        </w:trPr>
        <w:tc>
          <w:tcPr>
            <w:tcW w:w="794" w:type="dxa"/>
          </w:tcPr>
          <w:p w14:paraId="5C6A7BE6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200F14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EF5B03" w14:textId="3146D7BD" w:rsidR="00BC1A66" w:rsidRPr="006177BC" w:rsidRDefault="001C752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گاز طبیعی</w:t>
            </w:r>
          </w:p>
        </w:tc>
      </w:tr>
      <w:tr w:rsidR="006177BC" w:rsidRPr="006177BC" w14:paraId="482F3F66" w14:textId="77777777" w:rsidTr="007E1F29">
        <w:trPr>
          <w:cantSplit/>
        </w:trPr>
        <w:tc>
          <w:tcPr>
            <w:tcW w:w="794" w:type="dxa"/>
          </w:tcPr>
          <w:p w14:paraId="58CE4D21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71DC20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416C278" w14:textId="55823A81" w:rsidR="00BC1A66" w:rsidRPr="006177BC" w:rsidRDefault="001C752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نفت</w:t>
            </w:r>
          </w:p>
        </w:tc>
      </w:tr>
      <w:tr w:rsidR="006177BC" w:rsidRPr="006177BC" w14:paraId="1AD5C85B" w14:textId="77777777" w:rsidTr="007E1F29">
        <w:trPr>
          <w:cantSplit/>
        </w:trPr>
        <w:tc>
          <w:tcPr>
            <w:tcW w:w="794" w:type="dxa"/>
          </w:tcPr>
          <w:p w14:paraId="57A002AC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93596D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DA7561" w14:textId="1B2E6A6D" w:rsidR="00BC1A66" w:rsidRPr="006177BC" w:rsidRDefault="001C752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457496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F87B18" w:rsidRPr="006177BC" w14:paraId="1EBA64F8" w14:textId="77777777" w:rsidTr="00572B29">
        <w:trPr>
          <w:cantSplit/>
        </w:trPr>
        <w:tc>
          <w:tcPr>
            <w:tcW w:w="794" w:type="dxa"/>
          </w:tcPr>
          <w:p w14:paraId="167414CA" w14:textId="77777777" w:rsidR="00F87B18" w:rsidRPr="006177BC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4E5907" w14:textId="3EC05AAC" w:rsidR="00F87B18" w:rsidRPr="006177BC" w:rsidRDefault="00190EF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6FC048A5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56D481A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EAFD7E1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F9A8FA" w14:textId="411A1E92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1C7521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1C7521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65417EEA" w14:textId="77777777" w:rsidTr="007E1F29">
        <w:trPr>
          <w:cantSplit/>
        </w:trPr>
        <w:tc>
          <w:tcPr>
            <w:tcW w:w="794" w:type="dxa"/>
          </w:tcPr>
          <w:p w14:paraId="317E767A" w14:textId="048BE97F" w:rsidR="00BC1A66" w:rsidRPr="006177BC" w:rsidRDefault="004C53A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14:paraId="557E3198" w14:textId="0338BB32" w:rsidR="00BC1A66" w:rsidRPr="006177BC" w:rsidRDefault="00E70BF1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مورد گازهای گلخانه ای کدام مورد صحیح است؟</w:t>
            </w:r>
          </w:p>
        </w:tc>
      </w:tr>
      <w:tr w:rsidR="006177BC" w:rsidRPr="006177BC" w14:paraId="22C47C0C" w14:textId="77777777" w:rsidTr="007E1F29">
        <w:trPr>
          <w:cantSplit/>
        </w:trPr>
        <w:tc>
          <w:tcPr>
            <w:tcW w:w="794" w:type="dxa"/>
          </w:tcPr>
          <w:p w14:paraId="1CAECA06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891B0C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DF9784" w14:textId="10640AA2" w:rsidR="00BC1A66" w:rsidRPr="006177BC" w:rsidRDefault="00E70BF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فقط توسط انسان تولید می شود</w:t>
            </w:r>
          </w:p>
        </w:tc>
      </w:tr>
      <w:tr w:rsidR="006177BC" w:rsidRPr="006177BC" w14:paraId="558B73E3" w14:textId="77777777" w:rsidTr="007E1F29">
        <w:trPr>
          <w:cantSplit/>
        </w:trPr>
        <w:tc>
          <w:tcPr>
            <w:tcW w:w="794" w:type="dxa"/>
          </w:tcPr>
          <w:p w14:paraId="66D78AB6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F1445A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D8218A" w14:textId="14A0F548" w:rsidR="00BC1A66" w:rsidRPr="0034097F" w:rsidRDefault="00E70BF1" w:rsidP="0034097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4C53A8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به طور طبیعی وجود دارد</w:t>
            </w:r>
            <w:r w:rsidR="0034097F" w:rsidRPr="0034097F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 xml:space="preserve"> و</w:t>
            </w:r>
            <w:r w:rsidR="0034097F">
              <w:rPr>
                <w:rFonts w:ascii="BMitra" w:cs="BMitra" w:hint="cs"/>
                <w:sz w:val="28"/>
                <w:szCs w:val="28"/>
                <w:rtl/>
              </w:rPr>
              <w:t xml:space="preserve"> </w:t>
            </w:r>
            <w:r w:rsidR="00460866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به وسیله فعالیت انسانی افزایش می یابد</w:t>
            </w:r>
          </w:p>
        </w:tc>
      </w:tr>
      <w:tr w:rsidR="006177BC" w:rsidRPr="006177BC" w14:paraId="261C3CDB" w14:textId="77777777" w:rsidTr="007E1F29">
        <w:trPr>
          <w:cantSplit/>
        </w:trPr>
        <w:tc>
          <w:tcPr>
            <w:tcW w:w="794" w:type="dxa"/>
          </w:tcPr>
          <w:p w14:paraId="61E9B39D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9C7A4E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0CEE3B" w14:textId="76E79163" w:rsidR="00BC1A66" w:rsidRPr="006177BC" w:rsidRDefault="00E70BF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 طور طبیعی وجود ندارد</w:t>
            </w:r>
          </w:p>
        </w:tc>
      </w:tr>
      <w:tr w:rsidR="006177BC" w:rsidRPr="006177BC" w14:paraId="21CFD31F" w14:textId="77777777" w:rsidTr="007E1F29">
        <w:trPr>
          <w:cantSplit/>
        </w:trPr>
        <w:tc>
          <w:tcPr>
            <w:tcW w:w="794" w:type="dxa"/>
          </w:tcPr>
          <w:p w14:paraId="245754DC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5F3159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F4EA5D" w14:textId="08A2AC35" w:rsidR="00BC1A66" w:rsidRPr="006177BC" w:rsidRDefault="004C53A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اثر فتوسنتز تولید می شود</w:t>
            </w:r>
          </w:p>
        </w:tc>
      </w:tr>
      <w:tr w:rsidR="00F87B18" w:rsidRPr="006177BC" w14:paraId="6346F3E4" w14:textId="77777777" w:rsidTr="00572B29">
        <w:trPr>
          <w:cantSplit/>
        </w:trPr>
        <w:tc>
          <w:tcPr>
            <w:tcW w:w="794" w:type="dxa"/>
          </w:tcPr>
          <w:p w14:paraId="3CE2FDF1" w14:textId="77777777" w:rsidR="00F87B18" w:rsidRPr="006177BC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34CA6F" w14:textId="05716B29" w:rsidR="00F87B18" w:rsidRPr="006177BC" w:rsidRDefault="001C752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34075D80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0052DE3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99AD204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77A71D" w14:textId="1C63AAA9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4C53A8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4C53A8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621D4852" w14:textId="77777777" w:rsidTr="007E1F29">
        <w:trPr>
          <w:cantSplit/>
        </w:trPr>
        <w:tc>
          <w:tcPr>
            <w:tcW w:w="794" w:type="dxa"/>
          </w:tcPr>
          <w:p w14:paraId="06231C21" w14:textId="53720212" w:rsidR="00BC1A66" w:rsidRPr="006177BC" w:rsidRDefault="004C53A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14:paraId="2F260F14" w14:textId="5E8C75FD" w:rsidR="00BC1A66" w:rsidRPr="006177BC" w:rsidRDefault="00011312" w:rsidP="0001131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ایران چندمین کشور تولید کننده گازهای گلخانه ای در بین کشورهای در حال توسعه است</w:t>
            </w:r>
            <w:r>
              <w:rPr>
                <w:rStyle w:val="StyleComplexNazanin"/>
                <w:rFonts w:asciiTheme="majorBidi" w:hAnsiTheme="majorBidi" w:cs="Arial" w:hint="cs"/>
                <w:color w:val="000000" w:themeColor="text1"/>
                <w:rtl/>
                <w:lang w:bidi="fa-IR"/>
              </w:rPr>
              <w:t>؟</w:t>
            </w:r>
          </w:p>
        </w:tc>
      </w:tr>
      <w:tr w:rsidR="006177BC" w:rsidRPr="006177BC" w14:paraId="16E09CAA" w14:textId="77777777" w:rsidTr="007E1F29">
        <w:trPr>
          <w:cantSplit/>
        </w:trPr>
        <w:tc>
          <w:tcPr>
            <w:tcW w:w="794" w:type="dxa"/>
          </w:tcPr>
          <w:p w14:paraId="186C5004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E46598F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BE68DF4" w14:textId="336A1D60" w:rsidR="00BC1A66" w:rsidRPr="006177BC" w:rsidRDefault="0001131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اولین</w:t>
            </w:r>
          </w:p>
        </w:tc>
      </w:tr>
      <w:tr w:rsidR="006177BC" w:rsidRPr="006177BC" w14:paraId="0933B48A" w14:textId="77777777" w:rsidTr="007E1F29">
        <w:trPr>
          <w:cantSplit/>
        </w:trPr>
        <w:tc>
          <w:tcPr>
            <w:tcW w:w="794" w:type="dxa"/>
          </w:tcPr>
          <w:p w14:paraId="41E6E320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A41366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89028E" w14:textId="6062AA3B" w:rsidR="00BC1A66" w:rsidRPr="006177BC" w:rsidRDefault="0001131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سومین</w:t>
            </w:r>
          </w:p>
        </w:tc>
      </w:tr>
      <w:tr w:rsidR="006177BC" w:rsidRPr="006177BC" w14:paraId="6CFEAD2D" w14:textId="77777777" w:rsidTr="007E1F29">
        <w:trPr>
          <w:cantSplit/>
        </w:trPr>
        <w:tc>
          <w:tcPr>
            <w:tcW w:w="794" w:type="dxa"/>
          </w:tcPr>
          <w:p w14:paraId="1FA1D964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1DA134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BE137E" w14:textId="5F97E0C2" w:rsidR="00BC1A66" w:rsidRPr="00011312" w:rsidRDefault="0001131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011312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چهارمین</w:t>
            </w:r>
          </w:p>
        </w:tc>
      </w:tr>
      <w:tr w:rsidR="006177BC" w:rsidRPr="006177BC" w14:paraId="7EA1504A" w14:textId="77777777" w:rsidTr="007E1F29">
        <w:trPr>
          <w:cantSplit/>
        </w:trPr>
        <w:tc>
          <w:tcPr>
            <w:tcW w:w="794" w:type="dxa"/>
          </w:tcPr>
          <w:p w14:paraId="0146807A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BB75CE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A31D22" w14:textId="4AE157C9" w:rsidR="00BC1A66" w:rsidRPr="006177BC" w:rsidRDefault="00011312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دومین</w:t>
            </w:r>
          </w:p>
        </w:tc>
      </w:tr>
      <w:tr w:rsidR="00F87B18" w:rsidRPr="006177BC" w14:paraId="2CCDFF69" w14:textId="77777777" w:rsidTr="00572B29">
        <w:trPr>
          <w:cantSplit/>
        </w:trPr>
        <w:tc>
          <w:tcPr>
            <w:tcW w:w="794" w:type="dxa"/>
          </w:tcPr>
          <w:p w14:paraId="0D923284" w14:textId="77777777" w:rsidR="00F87B18" w:rsidRPr="006177BC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A8A4FB" w14:textId="261E4F42" w:rsidR="00F87B18" w:rsidRPr="006177BC" w:rsidRDefault="004C53A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75CC2AE5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0B5E122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4968588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D9371" w14:textId="558A57CE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4C53A8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4C53A8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5490266C" w14:textId="77777777" w:rsidTr="007E1F29">
        <w:trPr>
          <w:cantSplit/>
        </w:trPr>
        <w:tc>
          <w:tcPr>
            <w:tcW w:w="794" w:type="dxa"/>
          </w:tcPr>
          <w:p w14:paraId="32EAE2D8" w14:textId="5A201BAF" w:rsidR="00BC1A66" w:rsidRPr="006177BC" w:rsidRDefault="004C53A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14:paraId="3001EA8E" w14:textId="5BC81BF7" w:rsidR="00BC1A66" w:rsidRPr="006177BC" w:rsidRDefault="00B1614F" w:rsidP="00B161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کشور در رتبه نخست تولید کننده دی اکسید کربن است؟</w:t>
            </w:r>
          </w:p>
        </w:tc>
      </w:tr>
      <w:tr w:rsidR="006177BC" w:rsidRPr="006177BC" w14:paraId="0D83BC73" w14:textId="77777777" w:rsidTr="007E1F29">
        <w:trPr>
          <w:cantSplit/>
        </w:trPr>
        <w:tc>
          <w:tcPr>
            <w:tcW w:w="794" w:type="dxa"/>
          </w:tcPr>
          <w:p w14:paraId="391ED919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7B6214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6E9CD6" w14:textId="17875960" w:rsidR="00BC1A66" w:rsidRPr="006177BC" w:rsidRDefault="00B1614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آمریکا</w:t>
            </w:r>
          </w:p>
        </w:tc>
      </w:tr>
      <w:tr w:rsidR="006177BC" w:rsidRPr="006177BC" w14:paraId="104A3C18" w14:textId="77777777" w:rsidTr="007E1F29">
        <w:trPr>
          <w:cantSplit/>
        </w:trPr>
        <w:tc>
          <w:tcPr>
            <w:tcW w:w="794" w:type="dxa"/>
          </w:tcPr>
          <w:p w14:paraId="11E14140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90F3F1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EB272A" w14:textId="13319B2E" w:rsidR="00BC1A66" w:rsidRPr="00B1614F" w:rsidRDefault="00B1614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B1614F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چین</w:t>
            </w:r>
          </w:p>
        </w:tc>
      </w:tr>
      <w:tr w:rsidR="006177BC" w:rsidRPr="006177BC" w14:paraId="51192296" w14:textId="77777777" w:rsidTr="007E1F29">
        <w:trPr>
          <w:cantSplit/>
        </w:trPr>
        <w:tc>
          <w:tcPr>
            <w:tcW w:w="794" w:type="dxa"/>
          </w:tcPr>
          <w:p w14:paraId="0AF0234A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8674B2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37ADF2" w14:textId="5F8D57D5" w:rsidR="00BC1A66" w:rsidRPr="006177BC" w:rsidRDefault="00B1614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ژاپن</w:t>
            </w:r>
          </w:p>
        </w:tc>
      </w:tr>
      <w:tr w:rsidR="006177BC" w:rsidRPr="006177BC" w14:paraId="57299020" w14:textId="77777777" w:rsidTr="007E1F29">
        <w:trPr>
          <w:cantSplit/>
        </w:trPr>
        <w:tc>
          <w:tcPr>
            <w:tcW w:w="794" w:type="dxa"/>
          </w:tcPr>
          <w:p w14:paraId="4C50B021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81C172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E71BFC" w14:textId="2A261611" w:rsidR="00BC1A66" w:rsidRPr="006177BC" w:rsidRDefault="00B1614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هند</w:t>
            </w:r>
          </w:p>
        </w:tc>
      </w:tr>
      <w:tr w:rsidR="00F87B18" w:rsidRPr="006177BC" w14:paraId="05742268" w14:textId="77777777" w:rsidTr="00572B29">
        <w:trPr>
          <w:cantSplit/>
        </w:trPr>
        <w:tc>
          <w:tcPr>
            <w:tcW w:w="794" w:type="dxa"/>
          </w:tcPr>
          <w:p w14:paraId="708B05F2" w14:textId="77777777" w:rsidR="00F87B18" w:rsidRPr="006177BC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700B74" w14:textId="73D36041" w:rsidR="00F87B18" w:rsidRPr="006177BC" w:rsidRDefault="004C53A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5358AB46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3EBF819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BAF7ED0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A0B7FE" w14:textId="304B1651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4C53A8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4C53A8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1D243698" w14:textId="77777777" w:rsidTr="007E1F29">
        <w:trPr>
          <w:cantSplit/>
        </w:trPr>
        <w:tc>
          <w:tcPr>
            <w:tcW w:w="794" w:type="dxa"/>
          </w:tcPr>
          <w:p w14:paraId="53DB2A10" w14:textId="375A290A" w:rsidR="00BC1A66" w:rsidRPr="006177BC" w:rsidRDefault="004C53A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14:paraId="2F16EA38" w14:textId="52C9E982" w:rsidR="00BC1A66" w:rsidRPr="006177BC" w:rsidRDefault="00A832FB" w:rsidP="00A832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عمر دی اکسید کربن در جو چند سال است؟</w:t>
            </w:r>
          </w:p>
        </w:tc>
      </w:tr>
      <w:tr w:rsidR="006177BC" w:rsidRPr="006177BC" w14:paraId="35B3EED7" w14:textId="77777777" w:rsidTr="007E1F29">
        <w:trPr>
          <w:cantSplit/>
        </w:trPr>
        <w:tc>
          <w:tcPr>
            <w:tcW w:w="794" w:type="dxa"/>
          </w:tcPr>
          <w:p w14:paraId="114F2D4E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89B2C6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E9C1A91" w14:textId="4718581A" w:rsidR="00BC1A66" w:rsidRPr="00A832FB" w:rsidRDefault="00A832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A832FB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50 سال</w:t>
            </w:r>
          </w:p>
        </w:tc>
      </w:tr>
      <w:tr w:rsidR="006177BC" w:rsidRPr="006177BC" w14:paraId="2AE2E3DD" w14:textId="77777777" w:rsidTr="007E1F29">
        <w:trPr>
          <w:cantSplit/>
        </w:trPr>
        <w:tc>
          <w:tcPr>
            <w:tcW w:w="794" w:type="dxa"/>
          </w:tcPr>
          <w:p w14:paraId="52DE707E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8E6911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617C1C" w14:textId="54E983C7" w:rsidR="00BC1A66" w:rsidRPr="006177BC" w:rsidRDefault="00A832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80 سال</w:t>
            </w:r>
          </w:p>
        </w:tc>
      </w:tr>
      <w:tr w:rsidR="006177BC" w:rsidRPr="006177BC" w14:paraId="46FA9553" w14:textId="77777777" w:rsidTr="007E1F29">
        <w:trPr>
          <w:cantSplit/>
        </w:trPr>
        <w:tc>
          <w:tcPr>
            <w:tcW w:w="794" w:type="dxa"/>
          </w:tcPr>
          <w:p w14:paraId="5D4C56C5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A9BA54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5DFE89" w14:textId="685EBBF0" w:rsidR="00BC1A66" w:rsidRPr="006177BC" w:rsidRDefault="00A832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100سال</w:t>
            </w:r>
          </w:p>
        </w:tc>
      </w:tr>
      <w:tr w:rsidR="006177BC" w:rsidRPr="006177BC" w14:paraId="7C99A305" w14:textId="77777777" w:rsidTr="007E1F29">
        <w:trPr>
          <w:cantSplit/>
        </w:trPr>
        <w:tc>
          <w:tcPr>
            <w:tcW w:w="794" w:type="dxa"/>
          </w:tcPr>
          <w:p w14:paraId="163F7CE7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A7650A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DBF02C" w14:textId="585985E7" w:rsidR="00BC1A66" w:rsidRPr="006177BC" w:rsidRDefault="00A832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200 سال</w:t>
            </w:r>
          </w:p>
        </w:tc>
      </w:tr>
      <w:tr w:rsidR="00F87B18" w:rsidRPr="006177BC" w14:paraId="454DFFB5" w14:textId="77777777" w:rsidTr="00572B29">
        <w:trPr>
          <w:cantSplit/>
        </w:trPr>
        <w:tc>
          <w:tcPr>
            <w:tcW w:w="794" w:type="dxa"/>
          </w:tcPr>
          <w:p w14:paraId="2D0FEB42" w14:textId="77777777" w:rsidR="00F87B18" w:rsidRPr="006177BC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C100F1" w14:textId="0F20902F" w:rsidR="00F87B18" w:rsidRPr="006177BC" w:rsidRDefault="004C53A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5C579AA5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71C1E54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7D48841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7BF710" w14:textId="6BA65FFD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4C53A8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4C53A8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6921C7C3" w14:textId="77777777" w:rsidTr="007E1F29">
        <w:trPr>
          <w:cantSplit/>
        </w:trPr>
        <w:tc>
          <w:tcPr>
            <w:tcW w:w="794" w:type="dxa"/>
          </w:tcPr>
          <w:p w14:paraId="36866F33" w14:textId="2418BA85" w:rsidR="00BC1A66" w:rsidRPr="006177BC" w:rsidRDefault="004C53A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14:paraId="5A7C2EF1" w14:textId="376D046A" w:rsidR="00BC1A66" w:rsidRPr="006177BC" w:rsidRDefault="00EF1124" w:rsidP="00EF112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چند درصد از گرمایش جهانی مربوط به متان است؟</w:t>
            </w:r>
          </w:p>
        </w:tc>
      </w:tr>
      <w:tr w:rsidR="006177BC" w:rsidRPr="006177BC" w14:paraId="5D3E3B39" w14:textId="77777777" w:rsidTr="007E1F29">
        <w:trPr>
          <w:cantSplit/>
        </w:trPr>
        <w:tc>
          <w:tcPr>
            <w:tcW w:w="794" w:type="dxa"/>
          </w:tcPr>
          <w:p w14:paraId="4FF9797A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B61DE7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A605ED" w14:textId="76FE8C0A" w:rsidR="00BC1A66" w:rsidRPr="006177BC" w:rsidRDefault="00EF112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35 درصد</w:t>
            </w:r>
          </w:p>
        </w:tc>
      </w:tr>
      <w:tr w:rsidR="006177BC" w:rsidRPr="006177BC" w14:paraId="5A052926" w14:textId="77777777" w:rsidTr="007E1F29">
        <w:trPr>
          <w:cantSplit/>
        </w:trPr>
        <w:tc>
          <w:tcPr>
            <w:tcW w:w="794" w:type="dxa"/>
          </w:tcPr>
          <w:p w14:paraId="3772E9A7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7A6D61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C3078B" w14:textId="72A49352" w:rsidR="00BC1A66" w:rsidRPr="006177BC" w:rsidRDefault="00EF112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45 درصد</w:t>
            </w:r>
          </w:p>
        </w:tc>
      </w:tr>
      <w:tr w:rsidR="006177BC" w:rsidRPr="006177BC" w14:paraId="06B40036" w14:textId="77777777" w:rsidTr="007E1F29">
        <w:trPr>
          <w:cantSplit/>
        </w:trPr>
        <w:tc>
          <w:tcPr>
            <w:tcW w:w="794" w:type="dxa"/>
          </w:tcPr>
          <w:p w14:paraId="130885DA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03B704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90DE7C" w14:textId="7125DCDF" w:rsidR="00BC1A66" w:rsidRPr="006177BC" w:rsidRDefault="00EF112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 درصد</w:t>
            </w:r>
          </w:p>
        </w:tc>
      </w:tr>
      <w:tr w:rsidR="006177BC" w:rsidRPr="006177BC" w14:paraId="3E387F2E" w14:textId="77777777" w:rsidTr="007E1F29">
        <w:trPr>
          <w:cantSplit/>
        </w:trPr>
        <w:tc>
          <w:tcPr>
            <w:tcW w:w="794" w:type="dxa"/>
          </w:tcPr>
          <w:p w14:paraId="4278BDD5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176048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D58411" w14:textId="7878093B" w:rsidR="00BC1A66" w:rsidRPr="00EF1124" w:rsidRDefault="00EF112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EF1124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25 درصد</w:t>
            </w:r>
          </w:p>
        </w:tc>
      </w:tr>
      <w:tr w:rsidR="00F87B18" w:rsidRPr="006177BC" w14:paraId="4707EC24" w14:textId="77777777" w:rsidTr="00572B29">
        <w:trPr>
          <w:cantSplit/>
        </w:trPr>
        <w:tc>
          <w:tcPr>
            <w:tcW w:w="794" w:type="dxa"/>
          </w:tcPr>
          <w:p w14:paraId="1873DD0F" w14:textId="77777777" w:rsidR="00F87B18" w:rsidRPr="006177BC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F437A8" w14:textId="6F480435" w:rsidR="00F87B18" w:rsidRPr="006177BC" w:rsidRDefault="004C53A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15FAFF31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7CA95B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91CB3AC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25A227" w14:textId="410ADD04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4C53A8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4C53A8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69F2C84C" w14:textId="77777777" w:rsidTr="007E1F29">
        <w:trPr>
          <w:cantSplit/>
        </w:trPr>
        <w:tc>
          <w:tcPr>
            <w:tcW w:w="794" w:type="dxa"/>
          </w:tcPr>
          <w:p w14:paraId="61DFA996" w14:textId="34B7BB6E" w:rsidR="00BC1A66" w:rsidRPr="006177BC" w:rsidRDefault="004C53A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14:paraId="44EA4200" w14:textId="31B431D3" w:rsidR="00BC1A66" w:rsidRPr="006177BC" w:rsidRDefault="00C63B4D" w:rsidP="00C63B4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گرمایش جهانی چه اثری بر سطح آب دریاها دارد؟</w:t>
            </w:r>
          </w:p>
        </w:tc>
      </w:tr>
      <w:tr w:rsidR="006177BC" w:rsidRPr="006177BC" w14:paraId="646D3366" w14:textId="77777777" w:rsidTr="007E1F29">
        <w:trPr>
          <w:cantSplit/>
        </w:trPr>
        <w:tc>
          <w:tcPr>
            <w:tcW w:w="794" w:type="dxa"/>
          </w:tcPr>
          <w:p w14:paraId="21FB04B2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5EFE885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B81793" w14:textId="0808CCBE" w:rsidR="00BC1A66" w:rsidRPr="006177BC" w:rsidRDefault="00C63B4D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تاثیری ندارد و سطح آب دریاها ثابت می ماند</w:t>
            </w:r>
          </w:p>
        </w:tc>
      </w:tr>
      <w:tr w:rsidR="006177BC" w:rsidRPr="006177BC" w14:paraId="795C29C5" w14:textId="77777777" w:rsidTr="007E1F29">
        <w:trPr>
          <w:cantSplit/>
        </w:trPr>
        <w:tc>
          <w:tcPr>
            <w:tcW w:w="794" w:type="dxa"/>
          </w:tcPr>
          <w:p w14:paraId="4C59B775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DFD075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4CE0E3" w14:textId="5BD1242B" w:rsidR="00BC1A66" w:rsidRPr="006177BC" w:rsidRDefault="00C63B4D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باعث کاهش سطح آب دریاها می شود</w:t>
            </w:r>
          </w:p>
        </w:tc>
      </w:tr>
      <w:tr w:rsidR="006177BC" w:rsidRPr="006177BC" w14:paraId="7A4E0B45" w14:textId="77777777" w:rsidTr="007E1F29">
        <w:trPr>
          <w:cantSplit/>
        </w:trPr>
        <w:tc>
          <w:tcPr>
            <w:tcW w:w="794" w:type="dxa"/>
          </w:tcPr>
          <w:p w14:paraId="5FBB6B71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415B813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438B91" w14:textId="4FDFCAFB" w:rsidR="00BC1A66" w:rsidRPr="00FD3D09" w:rsidRDefault="00C63B4D" w:rsidP="00C63B4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FD3D0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 xml:space="preserve">باعث </w:t>
            </w:r>
            <w:r w:rsidRPr="00FD3D0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افزایش</w:t>
            </w:r>
            <w:r w:rsidRPr="00FD3D09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 xml:space="preserve"> سطح آب دریاها می شود</w:t>
            </w:r>
          </w:p>
        </w:tc>
      </w:tr>
      <w:tr w:rsidR="006177BC" w:rsidRPr="006177BC" w14:paraId="1D4FCEE0" w14:textId="77777777" w:rsidTr="007E1F29">
        <w:trPr>
          <w:cantSplit/>
        </w:trPr>
        <w:tc>
          <w:tcPr>
            <w:tcW w:w="794" w:type="dxa"/>
          </w:tcPr>
          <w:p w14:paraId="1F134EDA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2C4D38B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F446E1" w14:textId="7ADEE0A9" w:rsidR="00BC1A66" w:rsidRPr="006177BC" w:rsidRDefault="00FD3D0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هیچ کدام</w:t>
            </w:r>
          </w:p>
        </w:tc>
      </w:tr>
      <w:tr w:rsidR="00F87B18" w:rsidRPr="006177BC" w14:paraId="1FA135B2" w14:textId="77777777" w:rsidTr="00572B29">
        <w:trPr>
          <w:cantSplit/>
        </w:trPr>
        <w:tc>
          <w:tcPr>
            <w:tcW w:w="794" w:type="dxa"/>
          </w:tcPr>
          <w:p w14:paraId="19C03680" w14:textId="77777777" w:rsidR="00F87B18" w:rsidRPr="006177BC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F79F24" w14:textId="38D65ABE" w:rsidR="00F87B18" w:rsidRPr="006177BC" w:rsidRDefault="004C53A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0695ACD5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602A60E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7141F93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0C2D16" w14:textId="67C5FA87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4C53A8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4C53A8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247DE15D" w14:textId="77777777" w:rsidTr="007E1F29">
        <w:trPr>
          <w:cantSplit/>
        </w:trPr>
        <w:tc>
          <w:tcPr>
            <w:tcW w:w="794" w:type="dxa"/>
          </w:tcPr>
          <w:p w14:paraId="54D596A7" w14:textId="748CAF8D" w:rsidR="00BC1A66" w:rsidRPr="006177BC" w:rsidRDefault="004C53A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14:paraId="4BB61CDB" w14:textId="4566DCA3" w:rsidR="00BC1A66" w:rsidRPr="006177BC" w:rsidRDefault="008D6645" w:rsidP="008D664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کدامیک از اثرات تغییرات اقلیمی هستند؟</w:t>
            </w:r>
          </w:p>
        </w:tc>
      </w:tr>
      <w:tr w:rsidR="006177BC" w:rsidRPr="006177BC" w14:paraId="2E0B170D" w14:textId="77777777" w:rsidTr="007E1F29">
        <w:trPr>
          <w:cantSplit/>
        </w:trPr>
        <w:tc>
          <w:tcPr>
            <w:tcW w:w="794" w:type="dxa"/>
          </w:tcPr>
          <w:p w14:paraId="0C3B8488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57FD6B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A1CB8F" w14:textId="487228CD" w:rsidR="00BC1A66" w:rsidRPr="006177BC" w:rsidRDefault="008D664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آسیب های وارد بر بخش انرژی</w:t>
            </w:r>
          </w:p>
        </w:tc>
      </w:tr>
      <w:tr w:rsidR="006177BC" w:rsidRPr="006177BC" w14:paraId="73AC6E6C" w14:textId="77777777" w:rsidTr="007E1F29">
        <w:trPr>
          <w:cantSplit/>
        </w:trPr>
        <w:tc>
          <w:tcPr>
            <w:tcW w:w="794" w:type="dxa"/>
          </w:tcPr>
          <w:p w14:paraId="7A8008FD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E5C5C0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E029B2" w14:textId="3FA1A2C9" w:rsidR="00BC1A66" w:rsidRPr="006177BC" w:rsidRDefault="008D664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آسیب های وارد بر بخش کشاورزی</w:t>
            </w:r>
          </w:p>
        </w:tc>
      </w:tr>
      <w:tr w:rsidR="006177BC" w:rsidRPr="006177BC" w14:paraId="28C0334C" w14:textId="77777777" w:rsidTr="007E1F29">
        <w:trPr>
          <w:cantSplit/>
        </w:trPr>
        <w:tc>
          <w:tcPr>
            <w:tcW w:w="794" w:type="dxa"/>
          </w:tcPr>
          <w:p w14:paraId="3915207E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A8C53F7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7E34E5" w14:textId="170452AA" w:rsidR="00BC1A66" w:rsidRPr="006177BC" w:rsidRDefault="008D664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آسیب های وارد بر منابع آبی</w:t>
            </w:r>
          </w:p>
        </w:tc>
      </w:tr>
      <w:tr w:rsidR="006177BC" w:rsidRPr="006177BC" w14:paraId="5B960AD7" w14:textId="77777777" w:rsidTr="007E1F29">
        <w:trPr>
          <w:cantSplit/>
        </w:trPr>
        <w:tc>
          <w:tcPr>
            <w:tcW w:w="794" w:type="dxa"/>
          </w:tcPr>
          <w:p w14:paraId="707CB90F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D4551A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D1D2F0" w14:textId="63D670B5" w:rsidR="00BC1A66" w:rsidRPr="008D6645" w:rsidRDefault="008D6645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8D6645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همه موارد</w:t>
            </w:r>
          </w:p>
        </w:tc>
      </w:tr>
      <w:tr w:rsidR="00F87B18" w:rsidRPr="006177BC" w14:paraId="379A8EF1" w14:textId="77777777" w:rsidTr="00572B29">
        <w:trPr>
          <w:cantSplit/>
        </w:trPr>
        <w:tc>
          <w:tcPr>
            <w:tcW w:w="794" w:type="dxa"/>
          </w:tcPr>
          <w:p w14:paraId="262AC927" w14:textId="77777777" w:rsidR="00F87B18" w:rsidRPr="006177BC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7397FC" w14:textId="1263FDAC" w:rsidR="00F87B18" w:rsidRPr="006177BC" w:rsidRDefault="004C53A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3F6A78B6" w14:textId="77777777" w:rsidR="00BC1A66" w:rsidRPr="006177BC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177BC" w:rsidRPr="006177BC" w14:paraId="7CDDA6A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2A5AAB1" w14:textId="77777777" w:rsidR="00BC1A66" w:rsidRPr="006177BC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923A91" w14:textId="0D0271AD" w:rsidR="00BC1A66" w:rsidRPr="006177BC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4C53A8" w:rsidRPr="004D2692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تغییرات اقلیم</w:t>
            </w:r>
            <w:r w:rsidR="004C53A8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</w:p>
        </w:tc>
      </w:tr>
      <w:tr w:rsidR="006177BC" w:rsidRPr="006177BC" w14:paraId="3F0A0B34" w14:textId="77777777" w:rsidTr="007E1F29">
        <w:trPr>
          <w:cantSplit/>
        </w:trPr>
        <w:tc>
          <w:tcPr>
            <w:tcW w:w="794" w:type="dxa"/>
          </w:tcPr>
          <w:p w14:paraId="5E4FA75D" w14:textId="7D81A1F2" w:rsidR="00BC1A66" w:rsidRPr="006177BC" w:rsidRDefault="004C53A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14:paraId="65FD3C95" w14:textId="396F8D27" w:rsidR="00BC1A66" w:rsidRPr="006177BC" w:rsidRDefault="007533FC" w:rsidP="00A52DD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چند درصد انتشار جهانی دی اکسید کربن توسط </w:t>
            </w: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کشورهای صنعتی </w:t>
            </w:r>
            <w:r w:rsidR="00A52DD6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تولید می شود؟</w:t>
            </w:r>
          </w:p>
        </w:tc>
      </w:tr>
      <w:tr w:rsidR="006177BC" w:rsidRPr="006177BC" w14:paraId="0A9088E9" w14:textId="77777777" w:rsidTr="007E1F29">
        <w:trPr>
          <w:cantSplit/>
        </w:trPr>
        <w:tc>
          <w:tcPr>
            <w:tcW w:w="794" w:type="dxa"/>
          </w:tcPr>
          <w:p w14:paraId="7F5C9304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D810B73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A0EC27" w14:textId="3429B8E1" w:rsidR="00BC1A66" w:rsidRPr="006177BC" w:rsidRDefault="00A52DD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40 دصد</w:t>
            </w:r>
          </w:p>
        </w:tc>
      </w:tr>
      <w:tr w:rsidR="006177BC" w:rsidRPr="006177BC" w14:paraId="1FE79235" w14:textId="77777777" w:rsidTr="007E1F29">
        <w:trPr>
          <w:cantSplit/>
        </w:trPr>
        <w:tc>
          <w:tcPr>
            <w:tcW w:w="794" w:type="dxa"/>
          </w:tcPr>
          <w:p w14:paraId="65E1061E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4B4A4F0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283E37" w14:textId="3ED5604D" w:rsidR="00BC1A66" w:rsidRPr="00A52DD6" w:rsidRDefault="00A52DD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color w:val="000000" w:themeColor="text1"/>
                <w:rtl/>
                <w:lang w:bidi="fa-IR"/>
              </w:rPr>
            </w:pPr>
            <w:r w:rsidRPr="00A52DD6">
              <w:rPr>
                <w:rStyle w:val="StyleComplexNazanin"/>
                <w:rFonts w:asciiTheme="majorBidi" w:hAnsiTheme="majorBidi" w:cs="B Nazanin" w:hint="cs"/>
                <w:b/>
                <w:bCs/>
                <w:color w:val="000000" w:themeColor="text1"/>
                <w:rtl/>
                <w:lang w:bidi="fa-IR"/>
              </w:rPr>
              <w:t>55 درصد</w:t>
            </w:r>
          </w:p>
        </w:tc>
      </w:tr>
      <w:tr w:rsidR="006177BC" w:rsidRPr="006177BC" w14:paraId="2CC93F06" w14:textId="77777777" w:rsidTr="007E1F29">
        <w:trPr>
          <w:cantSplit/>
        </w:trPr>
        <w:tc>
          <w:tcPr>
            <w:tcW w:w="794" w:type="dxa"/>
          </w:tcPr>
          <w:p w14:paraId="11E0C702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3F63B3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E0D146" w14:textId="45615B00" w:rsidR="00BC1A66" w:rsidRPr="006177BC" w:rsidRDefault="00A52DD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60 درصد </w:t>
            </w:r>
          </w:p>
        </w:tc>
      </w:tr>
      <w:tr w:rsidR="006177BC" w:rsidRPr="006177BC" w14:paraId="7E41EA32" w14:textId="77777777" w:rsidTr="007E1F29">
        <w:trPr>
          <w:cantSplit/>
        </w:trPr>
        <w:tc>
          <w:tcPr>
            <w:tcW w:w="794" w:type="dxa"/>
          </w:tcPr>
          <w:p w14:paraId="3F83A5CB" w14:textId="77777777" w:rsidR="00BC1A66" w:rsidRPr="006177BC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7C23B4" w14:textId="77777777" w:rsidR="00BC1A66" w:rsidRPr="006177BC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728AC2" w14:textId="4CA6F6C9" w:rsidR="00BC1A66" w:rsidRPr="006177BC" w:rsidRDefault="00A52DD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65 درصد</w:t>
            </w:r>
          </w:p>
        </w:tc>
      </w:tr>
      <w:tr w:rsidR="00F87B18" w:rsidRPr="006177BC" w14:paraId="4BBAC973" w14:textId="77777777" w:rsidTr="00572B29">
        <w:trPr>
          <w:cantSplit/>
        </w:trPr>
        <w:tc>
          <w:tcPr>
            <w:tcW w:w="794" w:type="dxa"/>
          </w:tcPr>
          <w:p w14:paraId="41C2896F" w14:textId="77777777" w:rsidR="00F87B18" w:rsidRPr="006177BC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6177BC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1F382C" w14:textId="21077060" w:rsidR="00F87B18" w:rsidRPr="006177BC" w:rsidRDefault="004C53A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</w:rPr>
            </w:pP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بسته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آموزش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ی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سواد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مح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ط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 xml:space="preserve"> </w:t>
            </w:r>
            <w:r w:rsidRPr="00826D5F"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  <w:t>ز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  <w:r w:rsidRPr="00826D5F">
              <w:rPr>
                <w:rFonts w:asciiTheme="majorBidi" w:hAnsiTheme="majorBidi" w:cs="B Nazanin" w:hint="eastAsia"/>
                <w:color w:val="000000" w:themeColor="text1"/>
                <w:rtl/>
                <w:lang w:bidi="ar-SA"/>
              </w:rPr>
              <w:t>ست</w:t>
            </w:r>
            <w:r w:rsidRPr="00826D5F">
              <w:rPr>
                <w:rFonts w:asciiTheme="majorBidi" w:hAnsiTheme="majorBidi" w:cs="B Nazanin" w:hint="cs"/>
                <w:color w:val="000000" w:themeColor="text1"/>
                <w:rtl/>
                <w:lang w:bidi="ar-SA"/>
              </w:rPr>
              <w:t>ی</w:t>
            </w:r>
          </w:p>
        </w:tc>
      </w:tr>
    </w:tbl>
    <w:p w14:paraId="2E662D17" w14:textId="77777777" w:rsidR="00362C71" w:rsidRPr="006177BC" w:rsidRDefault="00362C71" w:rsidP="008D6645">
      <w:pPr>
        <w:pStyle w:val="a3"/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</w:pPr>
    </w:p>
    <w:sectPr w:rsidR="00362C71" w:rsidRPr="006177BC" w:rsidSect="00075C78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1CEAF" w14:textId="77777777" w:rsidR="00340363" w:rsidRDefault="00340363">
      <w:r>
        <w:separator/>
      </w:r>
    </w:p>
  </w:endnote>
  <w:endnote w:type="continuationSeparator" w:id="0">
    <w:p w14:paraId="50974ED5" w14:textId="77777777" w:rsidR="00340363" w:rsidRDefault="0034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AFBBB" w14:textId="77777777" w:rsidR="00DD68B7" w:rsidRPr="001F3A0F" w:rsidRDefault="00DD68B7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6177BC">
      <w:rPr>
        <w:rStyle w:val="PageNumber"/>
        <w:rFonts w:cs="B Nazanin"/>
        <w:noProof/>
        <w:sz w:val="20"/>
        <w:szCs w:val="20"/>
        <w:rtl/>
      </w:rPr>
      <w:t>1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E72C2" w14:textId="77777777" w:rsidR="00340363" w:rsidRDefault="00340363">
      <w:r>
        <w:separator/>
      </w:r>
    </w:p>
  </w:footnote>
  <w:footnote w:type="continuationSeparator" w:id="0">
    <w:p w14:paraId="1887CA61" w14:textId="77777777" w:rsidR="00340363" w:rsidRDefault="00340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24CC3" w14:textId="77777777" w:rsidR="00DD68B7" w:rsidRPr="006D36FD" w:rsidRDefault="00DD68B7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C3D06" wp14:editId="799E11DA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8ECFF4" w14:textId="77777777" w:rsidR="00DD68B7" w:rsidRPr="00453C31" w:rsidRDefault="00DD68B7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5C3D06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588ECFF4" w14:textId="77777777" w:rsidR="00DD68B7" w:rsidRPr="00453C31" w:rsidRDefault="00DD68B7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01FD002" wp14:editId="1F7BA14A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EFC4C2" w14:textId="3C416B98" w:rsidR="00DD68B7" w:rsidRPr="005937FB" w:rsidRDefault="00DD68B7" w:rsidP="00E00E2C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E00E2C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</w:t>
                          </w:r>
                          <w:r w:rsidR="00433F2D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1FD002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3CEFC4C2" w14:textId="3C416B98" w:rsidR="00DD68B7" w:rsidRPr="005937FB" w:rsidRDefault="00DD68B7" w:rsidP="00E00E2C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E00E2C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</w:t>
                    </w:r>
                    <w:r w:rsidR="00433F2D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4E74F13" wp14:editId="18D178C7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F4F042" w14:textId="77777777" w:rsidR="00DD68B7" w:rsidRPr="005937FB" w:rsidRDefault="00DD68B7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E74F13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47F4F042" w14:textId="77777777" w:rsidR="00DD68B7" w:rsidRPr="005937FB" w:rsidRDefault="00DD68B7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37131AD9" wp14:editId="72F9C547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3123BD0" wp14:editId="1D8D80B1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4625A9A" w14:textId="77777777" w:rsidR="00DD68B7" w:rsidRDefault="00DD68B7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3C3A9C57" w14:textId="77777777" w:rsidR="00DD68B7" w:rsidRDefault="00DD68B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3123BD0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34625A9A" w14:textId="77777777" w:rsidR="00DD68B7" w:rsidRDefault="00DD68B7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3C3A9C57" w14:textId="77777777" w:rsidR="00DD68B7" w:rsidRDefault="00DD68B7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03EF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D2D2721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155FF"/>
    <w:multiLevelType w:val="multilevel"/>
    <w:tmpl w:val="BDDC19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3" w15:restartNumberingAfterBreak="0">
    <w:nsid w:val="184B2918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B121E"/>
    <w:multiLevelType w:val="hybridMultilevel"/>
    <w:tmpl w:val="E514E804"/>
    <w:lvl w:ilvl="0" w:tplc="FE60315C">
      <w:start w:val="18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4580EB7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B6316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7F2D290C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545328">
    <w:abstractNumId w:val="6"/>
  </w:num>
  <w:num w:numId="2" w16cid:durableId="398480679">
    <w:abstractNumId w:val="8"/>
  </w:num>
  <w:num w:numId="3" w16cid:durableId="167329127">
    <w:abstractNumId w:val="3"/>
  </w:num>
  <w:num w:numId="4" w16cid:durableId="1674842666">
    <w:abstractNumId w:val="9"/>
  </w:num>
  <w:num w:numId="5" w16cid:durableId="1038890971">
    <w:abstractNumId w:val="5"/>
  </w:num>
  <w:num w:numId="6" w16cid:durableId="1679120051">
    <w:abstractNumId w:val="7"/>
  </w:num>
  <w:num w:numId="7" w16cid:durableId="1218130007">
    <w:abstractNumId w:val="1"/>
  </w:num>
  <w:num w:numId="8" w16cid:durableId="1861040992">
    <w:abstractNumId w:val="0"/>
  </w:num>
  <w:num w:numId="9" w16cid:durableId="688406823">
    <w:abstractNumId w:val="4"/>
  </w:num>
  <w:num w:numId="10" w16cid:durableId="182813293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10741"/>
    <w:rsid w:val="00011312"/>
    <w:rsid w:val="00021E69"/>
    <w:rsid w:val="000222AF"/>
    <w:rsid w:val="00023943"/>
    <w:rsid w:val="00023FCA"/>
    <w:rsid w:val="000243F2"/>
    <w:rsid w:val="00034C30"/>
    <w:rsid w:val="0004196A"/>
    <w:rsid w:val="00063EF1"/>
    <w:rsid w:val="00072457"/>
    <w:rsid w:val="00075C78"/>
    <w:rsid w:val="0007792B"/>
    <w:rsid w:val="000808FE"/>
    <w:rsid w:val="00097ED0"/>
    <w:rsid w:val="000A0DDF"/>
    <w:rsid w:val="000A135A"/>
    <w:rsid w:val="000A1C98"/>
    <w:rsid w:val="000A7996"/>
    <w:rsid w:val="000B0F5C"/>
    <w:rsid w:val="000B7C48"/>
    <w:rsid w:val="000C088F"/>
    <w:rsid w:val="000C61AE"/>
    <w:rsid w:val="000E4D0A"/>
    <w:rsid w:val="000F5101"/>
    <w:rsid w:val="000F60BA"/>
    <w:rsid w:val="000F71BD"/>
    <w:rsid w:val="0010287E"/>
    <w:rsid w:val="001123E4"/>
    <w:rsid w:val="00116B38"/>
    <w:rsid w:val="001218DE"/>
    <w:rsid w:val="00136295"/>
    <w:rsid w:val="00136DA6"/>
    <w:rsid w:val="00141165"/>
    <w:rsid w:val="00143380"/>
    <w:rsid w:val="00150ED4"/>
    <w:rsid w:val="001517D6"/>
    <w:rsid w:val="00161EA0"/>
    <w:rsid w:val="0016236C"/>
    <w:rsid w:val="00166EA4"/>
    <w:rsid w:val="001712CC"/>
    <w:rsid w:val="00174532"/>
    <w:rsid w:val="00175528"/>
    <w:rsid w:val="00190EF5"/>
    <w:rsid w:val="00194F6A"/>
    <w:rsid w:val="001A71CD"/>
    <w:rsid w:val="001B26BD"/>
    <w:rsid w:val="001C7521"/>
    <w:rsid w:val="001D1194"/>
    <w:rsid w:val="001F3A0F"/>
    <w:rsid w:val="001F63DE"/>
    <w:rsid w:val="0021581E"/>
    <w:rsid w:val="002207A1"/>
    <w:rsid w:val="00225D4A"/>
    <w:rsid w:val="002262B5"/>
    <w:rsid w:val="00240F7F"/>
    <w:rsid w:val="00247CEE"/>
    <w:rsid w:val="00255F61"/>
    <w:rsid w:val="002560AB"/>
    <w:rsid w:val="002615FB"/>
    <w:rsid w:val="00263413"/>
    <w:rsid w:val="00267CC7"/>
    <w:rsid w:val="00272896"/>
    <w:rsid w:val="00280825"/>
    <w:rsid w:val="002A3DD7"/>
    <w:rsid w:val="002B1FC2"/>
    <w:rsid w:val="002B520B"/>
    <w:rsid w:val="002C3C64"/>
    <w:rsid w:val="002D2570"/>
    <w:rsid w:val="002D7FCD"/>
    <w:rsid w:val="002E069A"/>
    <w:rsid w:val="002E4DC9"/>
    <w:rsid w:val="002F3DEC"/>
    <w:rsid w:val="002F621A"/>
    <w:rsid w:val="00303264"/>
    <w:rsid w:val="00305037"/>
    <w:rsid w:val="003148D4"/>
    <w:rsid w:val="00317CC2"/>
    <w:rsid w:val="0033484B"/>
    <w:rsid w:val="00340363"/>
    <w:rsid w:val="00340403"/>
    <w:rsid w:val="0034097F"/>
    <w:rsid w:val="00343779"/>
    <w:rsid w:val="003514BE"/>
    <w:rsid w:val="00362C71"/>
    <w:rsid w:val="00363169"/>
    <w:rsid w:val="00374FD1"/>
    <w:rsid w:val="00391689"/>
    <w:rsid w:val="003A6A83"/>
    <w:rsid w:val="003D23F0"/>
    <w:rsid w:val="003E4361"/>
    <w:rsid w:val="003E54ED"/>
    <w:rsid w:val="003E5CD3"/>
    <w:rsid w:val="003F434C"/>
    <w:rsid w:val="003F640D"/>
    <w:rsid w:val="00407EE6"/>
    <w:rsid w:val="0041029E"/>
    <w:rsid w:val="0041074F"/>
    <w:rsid w:val="004268BA"/>
    <w:rsid w:val="004310CE"/>
    <w:rsid w:val="00433F2D"/>
    <w:rsid w:val="00434C88"/>
    <w:rsid w:val="00450F3A"/>
    <w:rsid w:val="00453C31"/>
    <w:rsid w:val="00457496"/>
    <w:rsid w:val="00460866"/>
    <w:rsid w:val="004705F3"/>
    <w:rsid w:val="0047099D"/>
    <w:rsid w:val="00470C96"/>
    <w:rsid w:val="00471789"/>
    <w:rsid w:val="00472477"/>
    <w:rsid w:val="004806E7"/>
    <w:rsid w:val="0048340C"/>
    <w:rsid w:val="00496441"/>
    <w:rsid w:val="004964B4"/>
    <w:rsid w:val="004A340F"/>
    <w:rsid w:val="004A4ACF"/>
    <w:rsid w:val="004B54F0"/>
    <w:rsid w:val="004B62CD"/>
    <w:rsid w:val="004C0ABB"/>
    <w:rsid w:val="004C2319"/>
    <w:rsid w:val="004C3B13"/>
    <w:rsid w:val="004C4C79"/>
    <w:rsid w:val="004C53A8"/>
    <w:rsid w:val="004D2692"/>
    <w:rsid w:val="004D5396"/>
    <w:rsid w:val="004E395C"/>
    <w:rsid w:val="004E557F"/>
    <w:rsid w:val="004E6059"/>
    <w:rsid w:val="00502D73"/>
    <w:rsid w:val="00510E7A"/>
    <w:rsid w:val="005110C8"/>
    <w:rsid w:val="00513571"/>
    <w:rsid w:val="00514357"/>
    <w:rsid w:val="00516167"/>
    <w:rsid w:val="00516286"/>
    <w:rsid w:val="00532745"/>
    <w:rsid w:val="005377B6"/>
    <w:rsid w:val="005450E7"/>
    <w:rsid w:val="005460F2"/>
    <w:rsid w:val="005463D3"/>
    <w:rsid w:val="00572B29"/>
    <w:rsid w:val="005860E6"/>
    <w:rsid w:val="0059027C"/>
    <w:rsid w:val="0059285E"/>
    <w:rsid w:val="005937FB"/>
    <w:rsid w:val="00597025"/>
    <w:rsid w:val="005A6677"/>
    <w:rsid w:val="005B01B0"/>
    <w:rsid w:val="005B352D"/>
    <w:rsid w:val="005B658B"/>
    <w:rsid w:val="005C36ED"/>
    <w:rsid w:val="005C3793"/>
    <w:rsid w:val="005C3BC2"/>
    <w:rsid w:val="005C4E45"/>
    <w:rsid w:val="005E213A"/>
    <w:rsid w:val="005F3B00"/>
    <w:rsid w:val="005F7F76"/>
    <w:rsid w:val="00600F59"/>
    <w:rsid w:val="00616118"/>
    <w:rsid w:val="006177BC"/>
    <w:rsid w:val="006214BD"/>
    <w:rsid w:val="006227E8"/>
    <w:rsid w:val="00624C3D"/>
    <w:rsid w:val="00630F76"/>
    <w:rsid w:val="0063169F"/>
    <w:rsid w:val="0063391A"/>
    <w:rsid w:val="00647BBF"/>
    <w:rsid w:val="00655A6C"/>
    <w:rsid w:val="00656630"/>
    <w:rsid w:val="00656888"/>
    <w:rsid w:val="00661874"/>
    <w:rsid w:val="00664F5C"/>
    <w:rsid w:val="006832B6"/>
    <w:rsid w:val="00695D7A"/>
    <w:rsid w:val="006B0676"/>
    <w:rsid w:val="006C45A5"/>
    <w:rsid w:val="006D36FD"/>
    <w:rsid w:val="006D4F4F"/>
    <w:rsid w:val="006E7C1E"/>
    <w:rsid w:val="00700CA3"/>
    <w:rsid w:val="007035AC"/>
    <w:rsid w:val="00715BB2"/>
    <w:rsid w:val="00730DC0"/>
    <w:rsid w:val="00730EF2"/>
    <w:rsid w:val="00732AC7"/>
    <w:rsid w:val="007414BA"/>
    <w:rsid w:val="00752BA7"/>
    <w:rsid w:val="007533FC"/>
    <w:rsid w:val="0076020B"/>
    <w:rsid w:val="00776D30"/>
    <w:rsid w:val="00786E99"/>
    <w:rsid w:val="00797D4F"/>
    <w:rsid w:val="007A2350"/>
    <w:rsid w:val="007B50FC"/>
    <w:rsid w:val="007B6765"/>
    <w:rsid w:val="007D1F63"/>
    <w:rsid w:val="007D7EEC"/>
    <w:rsid w:val="007E0865"/>
    <w:rsid w:val="007E1AB8"/>
    <w:rsid w:val="007E1F29"/>
    <w:rsid w:val="007F2FF1"/>
    <w:rsid w:val="007F516F"/>
    <w:rsid w:val="007F5EB0"/>
    <w:rsid w:val="007F7D08"/>
    <w:rsid w:val="00805D0A"/>
    <w:rsid w:val="00813B33"/>
    <w:rsid w:val="008204B2"/>
    <w:rsid w:val="00826D5F"/>
    <w:rsid w:val="00843A8F"/>
    <w:rsid w:val="00845280"/>
    <w:rsid w:val="00847B11"/>
    <w:rsid w:val="0085186B"/>
    <w:rsid w:val="008561E6"/>
    <w:rsid w:val="008613EF"/>
    <w:rsid w:val="008712F3"/>
    <w:rsid w:val="00872B77"/>
    <w:rsid w:val="00880240"/>
    <w:rsid w:val="008835E4"/>
    <w:rsid w:val="0089421B"/>
    <w:rsid w:val="008A097E"/>
    <w:rsid w:val="008A1EC0"/>
    <w:rsid w:val="008B26AC"/>
    <w:rsid w:val="008C0642"/>
    <w:rsid w:val="008C28E7"/>
    <w:rsid w:val="008D132F"/>
    <w:rsid w:val="008D49C9"/>
    <w:rsid w:val="008D6645"/>
    <w:rsid w:val="00913D4C"/>
    <w:rsid w:val="00932DDA"/>
    <w:rsid w:val="0095751D"/>
    <w:rsid w:val="00962912"/>
    <w:rsid w:val="0097049C"/>
    <w:rsid w:val="00970691"/>
    <w:rsid w:val="00974178"/>
    <w:rsid w:val="009752E7"/>
    <w:rsid w:val="00984D84"/>
    <w:rsid w:val="009A6ACB"/>
    <w:rsid w:val="009B24FF"/>
    <w:rsid w:val="009C3BC9"/>
    <w:rsid w:val="009E15F6"/>
    <w:rsid w:val="009E5725"/>
    <w:rsid w:val="009F0F6A"/>
    <w:rsid w:val="009F1E19"/>
    <w:rsid w:val="009F6514"/>
    <w:rsid w:val="009F6DF1"/>
    <w:rsid w:val="00A0324B"/>
    <w:rsid w:val="00A05D84"/>
    <w:rsid w:val="00A12D2B"/>
    <w:rsid w:val="00A1584C"/>
    <w:rsid w:val="00A17869"/>
    <w:rsid w:val="00A17B43"/>
    <w:rsid w:val="00A21EA4"/>
    <w:rsid w:val="00A27234"/>
    <w:rsid w:val="00A30737"/>
    <w:rsid w:val="00A32D2F"/>
    <w:rsid w:val="00A3569F"/>
    <w:rsid w:val="00A40E1D"/>
    <w:rsid w:val="00A4251F"/>
    <w:rsid w:val="00A44826"/>
    <w:rsid w:val="00A46563"/>
    <w:rsid w:val="00A46E56"/>
    <w:rsid w:val="00A52DD6"/>
    <w:rsid w:val="00A56133"/>
    <w:rsid w:val="00A572DC"/>
    <w:rsid w:val="00A62ED9"/>
    <w:rsid w:val="00A67F7E"/>
    <w:rsid w:val="00A832FB"/>
    <w:rsid w:val="00A83656"/>
    <w:rsid w:val="00A853D6"/>
    <w:rsid w:val="00AC6DD7"/>
    <w:rsid w:val="00AD0A79"/>
    <w:rsid w:val="00AD1158"/>
    <w:rsid w:val="00AD2465"/>
    <w:rsid w:val="00AE01D7"/>
    <w:rsid w:val="00AE533E"/>
    <w:rsid w:val="00AE7B0B"/>
    <w:rsid w:val="00AF026A"/>
    <w:rsid w:val="00AF763F"/>
    <w:rsid w:val="00AF76D9"/>
    <w:rsid w:val="00B07F99"/>
    <w:rsid w:val="00B1614F"/>
    <w:rsid w:val="00B165CE"/>
    <w:rsid w:val="00B34555"/>
    <w:rsid w:val="00B43172"/>
    <w:rsid w:val="00B801E3"/>
    <w:rsid w:val="00B91DD1"/>
    <w:rsid w:val="00B92FC3"/>
    <w:rsid w:val="00B93860"/>
    <w:rsid w:val="00BA6682"/>
    <w:rsid w:val="00BB0805"/>
    <w:rsid w:val="00BB601E"/>
    <w:rsid w:val="00BC151B"/>
    <w:rsid w:val="00BC1A66"/>
    <w:rsid w:val="00BC582A"/>
    <w:rsid w:val="00BC6CCB"/>
    <w:rsid w:val="00BD1B4C"/>
    <w:rsid w:val="00BD7D25"/>
    <w:rsid w:val="00BE1462"/>
    <w:rsid w:val="00BE2DDA"/>
    <w:rsid w:val="00BE56BC"/>
    <w:rsid w:val="00BE60E2"/>
    <w:rsid w:val="00C0462F"/>
    <w:rsid w:val="00C05DC6"/>
    <w:rsid w:val="00C13B4C"/>
    <w:rsid w:val="00C21690"/>
    <w:rsid w:val="00C23652"/>
    <w:rsid w:val="00C25E1C"/>
    <w:rsid w:val="00C33159"/>
    <w:rsid w:val="00C34B4E"/>
    <w:rsid w:val="00C350B5"/>
    <w:rsid w:val="00C36039"/>
    <w:rsid w:val="00C45620"/>
    <w:rsid w:val="00C5655B"/>
    <w:rsid w:val="00C60485"/>
    <w:rsid w:val="00C604EF"/>
    <w:rsid w:val="00C6253A"/>
    <w:rsid w:val="00C63B4D"/>
    <w:rsid w:val="00C733EB"/>
    <w:rsid w:val="00C80A8F"/>
    <w:rsid w:val="00C86FC7"/>
    <w:rsid w:val="00C87175"/>
    <w:rsid w:val="00CA41BE"/>
    <w:rsid w:val="00CB4FB7"/>
    <w:rsid w:val="00CC7B97"/>
    <w:rsid w:val="00CD498F"/>
    <w:rsid w:val="00CD6C4F"/>
    <w:rsid w:val="00CE5934"/>
    <w:rsid w:val="00D03C49"/>
    <w:rsid w:val="00D062FA"/>
    <w:rsid w:val="00D07B8C"/>
    <w:rsid w:val="00D1509A"/>
    <w:rsid w:val="00D2410D"/>
    <w:rsid w:val="00D26B0A"/>
    <w:rsid w:val="00D60ACE"/>
    <w:rsid w:val="00D60DB2"/>
    <w:rsid w:val="00D6365C"/>
    <w:rsid w:val="00D644E5"/>
    <w:rsid w:val="00D83D6C"/>
    <w:rsid w:val="00D87F2E"/>
    <w:rsid w:val="00D913D9"/>
    <w:rsid w:val="00D93609"/>
    <w:rsid w:val="00D95FC5"/>
    <w:rsid w:val="00DA0A0E"/>
    <w:rsid w:val="00DA6CEC"/>
    <w:rsid w:val="00DB2B51"/>
    <w:rsid w:val="00DB3A72"/>
    <w:rsid w:val="00DB6F73"/>
    <w:rsid w:val="00DD68B7"/>
    <w:rsid w:val="00DE1AC3"/>
    <w:rsid w:val="00DE49CD"/>
    <w:rsid w:val="00DF5DD9"/>
    <w:rsid w:val="00E00E2C"/>
    <w:rsid w:val="00E113B5"/>
    <w:rsid w:val="00E1698C"/>
    <w:rsid w:val="00E20861"/>
    <w:rsid w:val="00E3177B"/>
    <w:rsid w:val="00E349DF"/>
    <w:rsid w:val="00E4791B"/>
    <w:rsid w:val="00E625E8"/>
    <w:rsid w:val="00E649A3"/>
    <w:rsid w:val="00E67001"/>
    <w:rsid w:val="00E70BF1"/>
    <w:rsid w:val="00E71AA9"/>
    <w:rsid w:val="00E850E7"/>
    <w:rsid w:val="00E86D60"/>
    <w:rsid w:val="00E921FB"/>
    <w:rsid w:val="00E94DE6"/>
    <w:rsid w:val="00EB60EB"/>
    <w:rsid w:val="00ED365E"/>
    <w:rsid w:val="00ED5B61"/>
    <w:rsid w:val="00EE173D"/>
    <w:rsid w:val="00EF1124"/>
    <w:rsid w:val="00EF5619"/>
    <w:rsid w:val="00F04E33"/>
    <w:rsid w:val="00F04F05"/>
    <w:rsid w:val="00F1037A"/>
    <w:rsid w:val="00F113A4"/>
    <w:rsid w:val="00F12D27"/>
    <w:rsid w:val="00F212E2"/>
    <w:rsid w:val="00F218AE"/>
    <w:rsid w:val="00F303AF"/>
    <w:rsid w:val="00F37BDF"/>
    <w:rsid w:val="00F410CC"/>
    <w:rsid w:val="00F426A4"/>
    <w:rsid w:val="00F452E1"/>
    <w:rsid w:val="00F46722"/>
    <w:rsid w:val="00F652D8"/>
    <w:rsid w:val="00F77483"/>
    <w:rsid w:val="00F84E4C"/>
    <w:rsid w:val="00F87B18"/>
    <w:rsid w:val="00F90451"/>
    <w:rsid w:val="00F939C0"/>
    <w:rsid w:val="00F95726"/>
    <w:rsid w:val="00F97266"/>
    <w:rsid w:val="00FA0234"/>
    <w:rsid w:val="00FA6D61"/>
    <w:rsid w:val="00FB5998"/>
    <w:rsid w:val="00FB6D55"/>
    <w:rsid w:val="00FB7648"/>
    <w:rsid w:val="00FC5A65"/>
    <w:rsid w:val="00FC7EC3"/>
    <w:rsid w:val="00FD3D09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6733EDD2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377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A1584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377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CD5D3-DE7B-48DD-947F-6BF2DC4D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279</TotalTime>
  <Pages>17</Pages>
  <Words>1851</Words>
  <Characters>10552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Akbar Rajabi</cp:lastModifiedBy>
  <cp:revision>52</cp:revision>
  <cp:lastPrinted>1900-12-31T19:30:00Z</cp:lastPrinted>
  <dcterms:created xsi:type="dcterms:W3CDTF">2025-06-16T03:06:00Z</dcterms:created>
  <dcterms:modified xsi:type="dcterms:W3CDTF">2025-06-16T08:22:00Z</dcterms:modified>
</cp:coreProperties>
</file>